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302E0D">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08763375"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49F2722F" w14:textId="3086986A"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251172">
        <w:rPr>
          <w:b/>
        </w:rPr>
        <w:t>3</w:t>
      </w:r>
      <w:r w:rsidR="00A84266">
        <w:rPr>
          <w:b/>
        </w:rPr>
        <w:t>7</w:t>
      </w:r>
      <w:r w:rsidR="0031795B">
        <w:rPr>
          <w:b/>
        </w:rPr>
        <w:t xml:space="preserve"> </w:t>
      </w:r>
      <w:r>
        <w:rPr>
          <w:b/>
        </w:rPr>
        <w:t>POSĖDŽIO</w:t>
      </w:r>
      <w:r w:rsidR="00362F32">
        <w:rPr>
          <w:b/>
        </w:rPr>
        <w:t xml:space="preserve"> (NUOTOLINIO)</w:t>
      </w:r>
    </w:p>
    <w:p w14:paraId="75135A26" w14:textId="77777777" w:rsidR="005070A3" w:rsidRDefault="005070A3">
      <w:pPr>
        <w:shd w:val="solid" w:color="FFFFFF" w:fill="FFFFFF"/>
        <w:ind w:firstLine="0"/>
        <w:jc w:val="center"/>
        <w:rPr>
          <w:b/>
        </w:rPr>
      </w:pPr>
      <w:r>
        <w:rPr>
          <w:b/>
        </w:rPr>
        <w:t xml:space="preserve"> PROTOKOLAS</w:t>
      </w:r>
      <w:r>
        <w:rPr>
          <w:b/>
        </w:rPr>
        <w:fldChar w:fldCharType="end"/>
      </w:r>
    </w:p>
    <w:p w14:paraId="02766549"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13185034"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6C99497" w14:textId="6C2BFB3E"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A84266">
        <w:t>vasario 24</w:t>
      </w:r>
      <w:r w:rsidR="005070A3">
        <w:t xml:space="preserve"> d.  Nr. </w:t>
      </w:r>
      <w:r w:rsidR="00BE5BB7">
        <w:t>T1-</w:t>
      </w:r>
      <w:r w:rsidR="00A84266">
        <w:t>2</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8935D51"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5056119F"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67115A">
        <w:rPr>
          <w:szCs w:val="24"/>
        </w:rPr>
        <w:t>2</w:t>
      </w:r>
      <w:r w:rsidR="00430130" w:rsidRPr="00101042">
        <w:rPr>
          <w:szCs w:val="24"/>
        </w:rPr>
        <w:t xml:space="preserve"> </w:t>
      </w:r>
      <w:r w:rsidR="00790AD3" w:rsidRPr="00101042">
        <w:rPr>
          <w:szCs w:val="24"/>
        </w:rPr>
        <w:t>val.</w:t>
      </w:r>
      <w:r w:rsidR="005070A3" w:rsidRPr="00101042">
        <w:rPr>
          <w:szCs w:val="24"/>
        </w:rPr>
        <w:t xml:space="preserve"> </w:t>
      </w:r>
      <w:r w:rsidR="0067115A">
        <w:rPr>
          <w:szCs w:val="24"/>
        </w:rPr>
        <w:t>15</w:t>
      </w:r>
      <w:r w:rsidR="00593944" w:rsidRPr="00101042">
        <w:rPr>
          <w:szCs w:val="24"/>
        </w:rPr>
        <w:t xml:space="preserve"> min.</w:t>
      </w:r>
    </w:p>
    <w:p w14:paraId="5260D886"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685F5D27" w14:textId="47BE5771"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2D857E28" w14:textId="44076682" w:rsidR="006D311E" w:rsidRDefault="005070A3" w:rsidP="00421947">
      <w:pPr>
        <w:pStyle w:val="Pagrindiniotekstotrauka2"/>
        <w:tabs>
          <w:tab w:val="left" w:pos="1276"/>
          <w:tab w:val="center" w:pos="1418"/>
        </w:tabs>
        <w:ind w:firstLine="540"/>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00286E56">
        <w:rPr>
          <w:szCs w:val="24"/>
        </w:rPr>
        <w:t xml:space="preserve">     </w:t>
      </w:r>
      <w:r w:rsidRPr="00101042">
        <w:rPr>
          <w:szCs w:val="24"/>
        </w:rPr>
        <w:t>Dalyvavo:</w:t>
      </w:r>
      <w:r w:rsidR="00317318" w:rsidRPr="00101042">
        <w:rPr>
          <w:szCs w:val="24"/>
        </w:rPr>
        <w:t xml:space="preserve"> </w:t>
      </w:r>
      <w:r w:rsidR="007A44E1">
        <w:rPr>
          <w:szCs w:val="24"/>
        </w:rPr>
        <w:t>1</w:t>
      </w:r>
      <w:r w:rsidR="0067115A">
        <w:rPr>
          <w:szCs w:val="24"/>
        </w:rPr>
        <w:t>6</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644604">
        <w:rPr>
          <w:szCs w:val="24"/>
        </w:rPr>
        <w:t xml:space="preserve">, </w:t>
      </w:r>
      <w:r w:rsidRPr="00101042">
        <w:rPr>
          <w:szCs w:val="24"/>
        </w:rPr>
        <w:t>kviesti asmenys (sąrašas pridedamas</w:t>
      </w:r>
      <w:r w:rsidR="00790AD3" w:rsidRPr="00101042">
        <w:rPr>
          <w:szCs w:val="24"/>
        </w:rPr>
        <w:t>)</w:t>
      </w:r>
      <w:r w:rsidRPr="00101042">
        <w:rPr>
          <w:szCs w:val="24"/>
        </w:rPr>
        <w:t>.</w:t>
      </w:r>
      <w:r w:rsidR="00877AC5">
        <w:rPr>
          <w:szCs w:val="24"/>
        </w:rPr>
        <w:t xml:space="preserve"> </w:t>
      </w:r>
      <w:r w:rsidR="006F2BDD">
        <w:rPr>
          <w:szCs w:val="24"/>
        </w:rPr>
        <w:t>Nedalyvavo</w:t>
      </w:r>
      <w:r w:rsidR="0067115A">
        <w:rPr>
          <w:szCs w:val="24"/>
        </w:rPr>
        <w:t xml:space="preserve"> Vaida </w:t>
      </w:r>
      <w:proofErr w:type="spellStart"/>
      <w:r w:rsidR="0067115A">
        <w:rPr>
          <w:szCs w:val="24"/>
        </w:rPr>
        <w:t>Vaičekauskienė</w:t>
      </w:r>
      <w:proofErr w:type="spellEnd"/>
      <w:r w:rsidR="006F2BDD">
        <w:rPr>
          <w:szCs w:val="24"/>
        </w:rPr>
        <w:t>.</w:t>
      </w:r>
      <w:r w:rsidR="007738B8">
        <w:rPr>
          <w:szCs w:val="24"/>
        </w:rPr>
        <w:t xml:space="preserve"> Nuo 11 klausimo svarstymo nusišalino Tarybos narys Juoza</w:t>
      </w:r>
      <w:r w:rsidR="00352C80">
        <w:rPr>
          <w:szCs w:val="24"/>
        </w:rPr>
        <w:t>s</w:t>
      </w:r>
      <w:r w:rsidR="007738B8">
        <w:rPr>
          <w:szCs w:val="24"/>
        </w:rPr>
        <w:t xml:space="preserve"> </w:t>
      </w:r>
      <w:proofErr w:type="spellStart"/>
      <w:r w:rsidR="007738B8">
        <w:rPr>
          <w:szCs w:val="24"/>
        </w:rPr>
        <w:t>Barsteiga</w:t>
      </w:r>
      <w:proofErr w:type="spellEnd"/>
      <w:r w:rsidR="00352C80">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52CAC102"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251172">
        <w:t>3</w:t>
      </w:r>
      <w:r w:rsidR="00A84266">
        <w:t>7</w:t>
      </w:r>
      <w:r>
        <w:t xml:space="preserve"> posėdžio darbotvarkės patvirtinimo.</w:t>
      </w:r>
    </w:p>
    <w:p w14:paraId="070D5B3C" w14:textId="7A2F6712" w:rsidR="00135BF6" w:rsidRDefault="00A84266" w:rsidP="00135BF6">
      <w:pPr>
        <w:pStyle w:val="Sraopastraipa"/>
        <w:numPr>
          <w:ilvl w:val="0"/>
          <w:numId w:val="4"/>
        </w:numPr>
        <w:tabs>
          <w:tab w:val="left" w:pos="1560"/>
        </w:tabs>
        <w:ind w:left="0" w:firstLine="1276"/>
        <w:contextualSpacing/>
      </w:pPr>
      <w:r>
        <w:t>Dėl pritarimo Rietavo Lauryno Ivinskio gimnazijos 2021 metų veiklos ataskaitai</w:t>
      </w:r>
      <w:r w:rsidR="00135BF6">
        <w:t>.</w:t>
      </w:r>
    </w:p>
    <w:p w14:paraId="2671BEB3" w14:textId="701186AE" w:rsidR="00933ACF" w:rsidRDefault="00A84266" w:rsidP="0056296B">
      <w:pPr>
        <w:pStyle w:val="Sraopastraipa"/>
        <w:numPr>
          <w:ilvl w:val="0"/>
          <w:numId w:val="4"/>
        </w:numPr>
        <w:tabs>
          <w:tab w:val="left" w:pos="1560"/>
        </w:tabs>
        <w:ind w:left="0" w:firstLine="1276"/>
        <w:contextualSpacing/>
      </w:pPr>
      <w:r>
        <w:t>Dėl pritarimo Rietavo sav. Tverų gimnazijos 2021 metų veiklos ataskaitai</w:t>
      </w:r>
      <w:r w:rsidR="00933ACF">
        <w:t>.</w:t>
      </w:r>
    </w:p>
    <w:p w14:paraId="74ADB1D1" w14:textId="2A79B1CE" w:rsidR="00135BF6" w:rsidRDefault="00A84266" w:rsidP="00135BF6">
      <w:pPr>
        <w:pStyle w:val="Sraopastraipa"/>
        <w:numPr>
          <w:ilvl w:val="0"/>
          <w:numId w:val="4"/>
        </w:numPr>
        <w:tabs>
          <w:tab w:val="left" w:pos="1560"/>
        </w:tabs>
        <w:ind w:left="0" w:firstLine="1276"/>
        <w:contextualSpacing/>
      </w:pPr>
      <w:r>
        <w:t xml:space="preserve">Dėl pritarimo </w:t>
      </w:r>
      <w:proofErr w:type="spellStart"/>
      <w:r>
        <w:t>Žadvainių</w:t>
      </w:r>
      <w:proofErr w:type="spellEnd"/>
      <w:r>
        <w:t xml:space="preserve"> pagrindinės mokyklos 2021 metų veiklos ataskaitai</w:t>
      </w:r>
      <w:r w:rsidR="00135BF6">
        <w:t>.</w:t>
      </w:r>
    </w:p>
    <w:p w14:paraId="468B8221" w14:textId="228F2853" w:rsidR="00135BF6" w:rsidRDefault="00A84266" w:rsidP="00135BF6">
      <w:pPr>
        <w:pStyle w:val="Sraopastraipa"/>
        <w:numPr>
          <w:ilvl w:val="0"/>
          <w:numId w:val="4"/>
        </w:numPr>
        <w:tabs>
          <w:tab w:val="left" w:pos="1560"/>
        </w:tabs>
        <w:ind w:left="0" w:firstLine="1276"/>
        <w:contextualSpacing/>
      </w:pPr>
      <w:r>
        <w:t>Dėl pritarimo Rietavo lopšelio</w:t>
      </w:r>
      <w:r w:rsidR="00411B1D">
        <w:t>-</w:t>
      </w:r>
      <w:r>
        <w:t>darželio 2021 metų veiklos ataskaitai</w:t>
      </w:r>
      <w:r w:rsidR="00135BF6">
        <w:t>.</w:t>
      </w:r>
    </w:p>
    <w:p w14:paraId="710C18B5" w14:textId="2D1D3CF0" w:rsidR="00933ACF" w:rsidRPr="00E52027" w:rsidRDefault="00A84266" w:rsidP="0084383D">
      <w:pPr>
        <w:pStyle w:val="Sraopastraipa"/>
        <w:numPr>
          <w:ilvl w:val="0"/>
          <w:numId w:val="4"/>
        </w:numPr>
        <w:tabs>
          <w:tab w:val="left" w:pos="1560"/>
        </w:tabs>
        <w:ind w:left="0" w:firstLine="1276"/>
        <w:contextualSpacing/>
        <w:rPr>
          <w:i/>
        </w:rPr>
      </w:pPr>
      <w:r>
        <w:t>Dėl pritarimo Rietavo Mykolo Kleopo Oginskio meno mokyklos 2021 metų veiklos ataskaitai</w:t>
      </w:r>
      <w:r w:rsidR="00933ACF">
        <w:t>.</w:t>
      </w:r>
    </w:p>
    <w:p w14:paraId="781CC718" w14:textId="531070C1" w:rsidR="00933ACF" w:rsidRPr="009C28AC" w:rsidRDefault="00A84266" w:rsidP="0084383D">
      <w:pPr>
        <w:pStyle w:val="Sraopastraipa"/>
        <w:numPr>
          <w:ilvl w:val="0"/>
          <w:numId w:val="4"/>
        </w:numPr>
        <w:tabs>
          <w:tab w:val="clear" w:pos="1080"/>
          <w:tab w:val="left" w:pos="1560"/>
        </w:tabs>
        <w:ind w:left="0" w:firstLine="1276"/>
        <w:contextualSpacing/>
        <w:rPr>
          <w:i/>
        </w:rPr>
      </w:pPr>
      <w:r>
        <w:rPr>
          <w:iCs/>
        </w:rPr>
        <w:t>Dėl Rietavo savivaldybės korupcijos prevencijos 2021</w:t>
      </w:r>
      <w:r>
        <w:t>–</w:t>
      </w:r>
      <w:r>
        <w:rPr>
          <w:iCs/>
        </w:rPr>
        <w:t>2023 metų programos įgyvendinimo 2021 metų ataskaitos patvirtinimo</w:t>
      </w:r>
      <w:r w:rsidR="00933ACF">
        <w:t>.</w:t>
      </w:r>
    </w:p>
    <w:p w14:paraId="030EE0EE" w14:textId="617F46A2" w:rsidR="00634DA9" w:rsidRPr="00634DA9" w:rsidRDefault="00A84266" w:rsidP="00634DA9">
      <w:pPr>
        <w:pStyle w:val="Sraopastraipa"/>
        <w:numPr>
          <w:ilvl w:val="0"/>
          <w:numId w:val="4"/>
        </w:numPr>
        <w:tabs>
          <w:tab w:val="left" w:pos="1560"/>
          <w:tab w:val="left" w:pos="1701"/>
        </w:tabs>
        <w:ind w:left="0" w:firstLine="1276"/>
        <w:contextualSpacing/>
        <w:rPr>
          <w:i/>
        </w:rPr>
      </w:pPr>
      <w:r>
        <w:rPr>
          <w:iCs/>
        </w:rPr>
        <w:t>Dėl Rietavo savivaldybės antikorupcijos komisijos 2021 metų veiklos ataskaitos patvirtinimo</w:t>
      </w:r>
      <w:r w:rsidR="00634DA9">
        <w:rPr>
          <w:iCs/>
        </w:rPr>
        <w:t xml:space="preserve">. </w:t>
      </w:r>
    </w:p>
    <w:p w14:paraId="6CD7ABA7" w14:textId="254AD30C" w:rsidR="00634DA9" w:rsidRPr="00634DA9" w:rsidRDefault="00A84266" w:rsidP="004D50E2">
      <w:pPr>
        <w:pStyle w:val="Sraopastraipa"/>
        <w:numPr>
          <w:ilvl w:val="0"/>
          <w:numId w:val="4"/>
        </w:numPr>
        <w:tabs>
          <w:tab w:val="left" w:pos="1560"/>
          <w:tab w:val="left" w:pos="1701"/>
        </w:tabs>
        <w:ind w:left="0" w:firstLine="1276"/>
        <w:contextualSpacing/>
        <w:rPr>
          <w:i/>
        </w:rPr>
      </w:pPr>
      <w:r>
        <w:t>Dėl Rietavo savivaldybės 2022–2024 metų strateginio veiklos plano patvirtinimo</w:t>
      </w:r>
      <w:r w:rsidR="00634DA9">
        <w:rPr>
          <w:iCs/>
        </w:rPr>
        <w:t>.</w:t>
      </w:r>
    </w:p>
    <w:p w14:paraId="28E1116B" w14:textId="678A21F4" w:rsidR="004D50E2" w:rsidRPr="004D50E2" w:rsidRDefault="00A84266" w:rsidP="004D50E2">
      <w:pPr>
        <w:pStyle w:val="Sraopastraipa"/>
        <w:numPr>
          <w:ilvl w:val="0"/>
          <w:numId w:val="4"/>
        </w:numPr>
        <w:tabs>
          <w:tab w:val="left" w:pos="1560"/>
          <w:tab w:val="left" w:pos="1701"/>
        </w:tabs>
        <w:ind w:left="0" w:firstLine="1276"/>
        <w:contextualSpacing/>
        <w:rPr>
          <w:i/>
        </w:rPr>
      </w:pPr>
      <w:r>
        <w:t>Dėl ilgalaikės paskolos iki 376,6</w:t>
      </w:r>
      <w:r w:rsidRPr="00150B9B">
        <w:rPr>
          <w:b/>
          <w:bCs/>
          <w:i/>
          <w:iCs/>
        </w:rPr>
        <w:t xml:space="preserve"> </w:t>
      </w:r>
      <w:r w:rsidRPr="00792580">
        <w:t>tūkst. Eur</w:t>
      </w:r>
      <w:r>
        <w:t xml:space="preserve"> paėmimo ir panaudojimo</w:t>
      </w:r>
      <w:r w:rsidR="004D50E2">
        <w:rPr>
          <w:iCs/>
        </w:rPr>
        <w:t>.</w:t>
      </w:r>
    </w:p>
    <w:p w14:paraId="5D660811" w14:textId="4A41018A" w:rsidR="004D50E2" w:rsidRPr="004D50E2" w:rsidRDefault="00A84266" w:rsidP="00634DA9">
      <w:pPr>
        <w:pStyle w:val="Sraopastraipa"/>
        <w:numPr>
          <w:ilvl w:val="0"/>
          <w:numId w:val="4"/>
        </w:numPr>
        <w:tabs>
          <w:tab w:val="left" w:pos="1560"/>
          <w:tab w:val="left" w:pos="1701"/>
        </w:tabs>
        <w:ind w:left="0" w:firstLine="1276"/>
        <w:contextualSpacing/>
        <w:rPr>
          <w:i/>
        </w:rPr>
      </w:pPr>
      <w:r>
        <w:t>Dėl Rietavo savivaldybės švietimo ir biudžetinių įstaigų pareigybių skaičiaus patvirtinimo</w:t>
      </w:r>
      <w:r w:rsidR="004D50E2">
        <w:rPr>
          <w:iCs/>
        </w:rPr>
        <w:t>.</w:t>
      </w:r>
    </w:p>
    <w:p w14:paraId="209BAB8E" w14:textId="690AB691" w:rsidR="00A84266" w:rsidRPr="00A84266" w:rsidRDefault="00A84266" w:rsidP="001C4FF9">
      <w:pPr>
        <w:pStyle w:val="Sraopastraipa"/>
        <w:numPr>
          <w:ilvl w:val="0"/>
          <w:numId w:val="4"/>
        </w:numPr>
        <w:tabs>
          <w:tab w:val="left" w:pos="1560"/>
          <w:tab w:val="left" w:pos="1701"/>
        </w:tabs>
        <w:ind w:firstLine="196"/>
        <w:contextualSpacing/>
        <w:rPr>
          <w:i/>
        </w:rPr>
      </w:pPr>
      <w:r>
        <w:t>Dėl Rietavo savivaldybės 2022 metų biudžeto patvirtinimo</w:t>
      </w:r>
      <w:r w:rsidR="00411B1D">
        <w:t>.</w:t>
      </w:r>
    </w:p>
    <w:p w14:paraId="2132662E" w14:textId="0D87CAAF" w:rsidR="00A84266" w:rsidRPr="00A84266" w:rsidRDefault="00A84266" w:rsidP="00A84266">
      <w:pPr>
        <w:pStyle w:val="Sraopastraipa"/>
        <w:numPr>
          <w:ilvl w:val="0"/>
          <w:numId w:val="4"/>
        </w:numPr>
        <w:tabs>
          <w:tab w:val="left" w:pos="1560"/>
          <w:tab w:val="left" w:pos="1701"/>
        </w:tabs>
        <w:ind w:left="0" w:firstLine="1276"/>
        <w:contextualSpacing/>
        <w:rPr>
          <w:i/>
        </w:rPr>
      </w:pPr>
      <w:r>
        <w:rPr>
          <w:iCs/>
        </w:rPr>
        <w:t>Dėl Rietavo savivaldybės švietimo įstaigų darbuotojų (pedagogų ir psichologų) kelionės išlaidų kompensavimo tvarkos aprašo patvirtinimo.</w:t>
      </w:r>
    </w:p>
    <w:p w14:paraId="189DC50D" w14:textId="77777777" w:rsidR="00A84266" w:rsidRPr="00150B9B" w:rsidRDefault="00A84266" w:rsidP="00A84266">
      <w:pPr>
        <w:pStyle w:val="Sraopastraipa"/>
        <w:numPr>
          <w:ilvl w:val="0"/>
          <w:numId w:val="4"/>
        </w:numPr>
        <w:tabs>
          <w:tab w:val="left" w:pos="1701"/>
        </w:tabs>
        <w:ind w:left="0" w:firstLine="1276"/>
        <w:contextualSpacing/>
        <w:rPr>
          <w:i/>
        </w:rPr>
      </w:pPr>
      <w:r>
        <w:rPr>
          <w:iCs/>
        </w:rPr>
        <w:t>Dėl Rietavo savivaldybės nevyriausybinių organizacijų rėmimo programos 2021 metų lėšų panaudojimo ataskaitos patvirtinimo.</w:t>
      </w:r>
    </w:p>
    <w:p w14:paraId="6AD0BC1F" w14:textId="77777777" w:rsidR="00A84266" w:rsidRPr="00150B9B" w:rsidRDefault="00A84266" w:rsidP="00A84266">
      <w:pPr>
        <w:pStyle w:val="Sraopastraipa"/>
        <w:numPr>
          <w:ilvl w:val="0"/>
          <w:numId w:val="4"/>
        </w:numPr>
        <w:tabs>
          <w:tab w:val="left" w:pos="1701"/>
        </w:tabs>
        <w:ind w:firstLine="196"/>
        <w:contextualSpacing/>
        <w:rPr>
          <w:i/>
        </w:rPr>
      </w:pPr>
      <w:r>
        <w:rPr>
          <w:iCs/>
        </w:rPr>
        <w:t>Dėl sutikimo perimti valstybės turtą ir jo perdavimo.</w:t>
      </w:r>
    </w:p>
    <w:p w14:paraId="2FEFBD49" w14:textId="77777777" w:rsidR="00A84266" w:rsidRPr="0085237C" w:rsidRDefault="00A84266" w:rsidP="00A84266">
      <w:pPr>
        <w:pStyle w:val="Sraopastraipa"/>
        <w:numPr>
          <w:ilvl w:val="0"/>
          <w:numId w:val="4"/>
        </w:numPr>
        <w:tabs>
          <w:tab w:val="left" w:pos="1701"/>
        </w:tabs>
        <w:ind w:left="0" w:firstLine="1276"/>
        <w:contextualSpacing/>
        <w:rPr>
          <w:i/>
        </w:rPr>
      </w:pPr>
      <w:r>
        <w:rPr>
          <w:iCs/>
        </w:rPr>
        <w:t>Dėl Rietavo savivaldybės 2022 metų užimtumo didinimo programos patvirtinimo.</w:t>
      </w:r>
    </w:p>
    <w:p w14:paraId="7F24065E" w14:textId="77777777" w:rsidR="00A84266" w:rsidRPr="00D108C7" w:rsidRDefault="00A84266" w:rsidP="00A84266">
      <w:pPr>
        <w:pStyle w:val="Sraopastraipa"/>
        <w:numPr>
          <w:ilvl w:val="0"/>
          <w:numId w:val="4"/>
        </w:numPr>
        <w:tabs>
          <w:tab w:val="left" w:pos="1701"/>
        </w:tabs>
        <w:ind w:left="0" w:firstLine="1276"/>
        <w:contextualSpacing/>
        <w:rPr>
          <w:i/>
        </w:rPr>
      </w:pPr>
      <w:r>
        <w:rPr>
          <w:iCs/>
        </w:rPr>
        <w:t>Dėl Rietavo savivaldybės strateginio plėtros plano 2021</w:t>
      </w:r>
      <w:r>
        <w:t>–</w:t>
      </w:r>
      <w:r>
        <w:rPr>
          <w:iCs/>
        </w:rPr>
        <w:t>2027 metams 1 priedo papildymo.</w:t>
      </w:r>
    </w:p>
    <w:p w14:paraId="0F9D79B8" w14:textId="77777777" w:rsidR="00A84266" w:rsidRDefault="00A84266" w:rsidP="00A84266">
      <w:pPr>
        <w:pStyle w:val="Sraopastraipa"/>
        <w:numPr>
          <w:ilvl w:val="0"/>
          <w:numId w:val="4"/>
        </w:numPr>
        <w:tabs>
          <w:tab w:val="left" w:pos="1701"/>
        </w:tabs>
        <w:ind w:left="0" w:firstLine="1276"/>
        <w:contextualSpacing/>
        <w:rPr>
          <w:iCs/>
        </w:rPr>
      </w:pPr>
      <w:r w:rsidRPr="00B45380">
        <w:rPr>
          <w:iCs/>
        </w:rPr>
        <w:t xml:space="preserve">Dėl </w:t>
      </w:r>
      <w:bookmarkStart w:id="3" w:name="_Hlk97570002"/>
      <w:r w:rsidRPr="00B45380">
        <w:rPr>
          <w:iCs/>
        </w:rPr>
        <w:t xml:space="preserve">Rietavo savivaldybės kelių priežiūros ir plėtros programos finansavimo lėšų paskirstymo ir naudojimo tvarkos patvirtinimo. </w:t>
      </w:r>
    </w:p>
    <w:p w14:paraId="1535DF63" w14:textId="77777777" w:rsidR="00A84266" w:rsidRPr="008A78FA" w:rsidRDefault="00A84266" w:rsidP="00A84266">
      <w:pPr>
        <w:pStyle w:val="Sraopastraipa"/>
        <w:numPr>
          <w:ilvl w:val="0"/>
          <w:numId w:val="4"/>
        </w:numPr>
        <w:tabs>
          <w:tab w:val="left" w:pos="1701"/>
        </w:tabs>
        <w:ind w:left="0" w:firstLine="1276"/>
        <w:contextualSpacing/>
        <w:rPr>
          <w:i/>
        </w:rPr>
      </w:pPr>
      <w:r>
        <w:rPr>
          <w:iCs/>
        </w:rPr>
        <w:t>Dėl Rietavo savivaldybės 2022</w:t>
      </w:r>
      <w:r>
        <w:t>–</w:t>
      </w:r>
      <w:r>
        <w:rPr>
          <w:iCs/>
        </w:rPr>
        <w:t>2024 m. prioritetinio vietinės reikšmės kelių vystymo (tvarkymo) objektų sąrašo</w:t>
      </w:r>
      <w:bookmarkEnd w:id="3"/>
      <w:r>
        <w:rPr>
          <w:iCs/>
        </w:rPr>
        <w:t xml:space="preserve"> patvirtinimo.</w:t>
      </w:r>
    </w:p>
    <w:p w14:paraId="2C89C10F" w14:textId="77777777" w:rsidR="00A84266" w:rsidRPr="0085237C" w:rsidRDefault="00A84266" w:rsidP="00A84266">
      <w:pPr>
        <w:pStyle w:val="Sraopastraipa"/>
        <w:numPr>
          <w:ilvl w:val="0"/>
          <w:numId w:val="4"/>
        </w:numPr>
        <w:tabs>
          <w:tab w:val="left" w:pos="1701"/>
        </w:tabs>
        <w:ind w:left="0" w:firstLine="1276"/>
        <w:contextualSpacing/>
        <w:rPr>
          <w:i/>
        </w:rPr>
      </w:pPr>
      <w:r>
        <w:rPr>
          <w:iCs/>
        </w:rPr>
        <w:t>Dėl Rietavo savivaldybės vietinės reikšmės kelių priežiūros ir plėtros programos lėšų 2021 metų panaudojimo ataskaitos patvirtinimo.</w:t>
      </w:r>
    </w:p>
    <w:p w14:paraId="05B0EE0F" w14:textId="77777777" w:rsidR="00A84266" w:rsidRPr="0085237C" w:rsidRDefault="00A84266" w:rsidP="00A84266">
      <w:pPr>
        <w:pStyle w:val="Sraopastraipa"/>
        <w:numPr>
          <w:ilvl w:val="0"/>
          <w:numId w:val="4"/>
        </w:numPr>
        <w:tabs>
          <w:tab w:val="left" w:pos="1701"/>
        </w:tabs>
        <w:ind w:left="0" w:firstLine="1276"/>
        <w:contextualSpacing/>
        <w:rPr>
          <w:i/>
        </w:rPr>
      </w:pPr>
      <w:r>
        <w:rPr>
          <w:iCs/>
        </w:rPr>
        <w:lastRenderedPageBreak/>
        <w:t>Dėl Rietavo savivaldybės 2021 metų komunalinių atliekų surinkimo ir tvarkymo programos lėšų panaudojimo ataskaitos patvirtinimo.</w:t>
      </w:r>
    </w:p>
    <w:p w14:paraId="1BA8BFBD" w14:textId="77777777" w:rsidR="00AF4A74" w:rsidRPr="0085237C" w:rsidRDefault="00AF4A74" w:rsidP="00AF4A74">
      <w:pPr>
        <w:pStyle w:val="Sraopastraipa"/>
        <w:numPr>
          <w:ilvl w:val="0"/>
          <w:numId w:val="4"/>
        </w:numPr>
        <w:tabs>
          <w:tab w:val="left" w:pos="1701"/>
        </w:tabs>
        <w:ind w:left="0" w:firstLine="1276"/>
        <w:contextualSpacing/>
        <w:rPr>
          <w:i/>
        </w:rPr>
      </w:pPr>
      <w:r>
        <w:rPr>
          <w:iCs/>
        </w:rPr>
        <w:t>Dėl Rietavo savivaldybės aplinkos apsaugos rėmimo specialiosios programos 2021 metų sąmatos likučių paskirstymo 2022 m. patvirtinimo.</w:t>
      </w:r>
    </w:p>
    <w:p w14:paraId="1BF056E4" w14:textId="77777777" w:rsidR="00AF4A74" w:rsidRPr="00A5292A" w:rsidRDefault="00AF4A74" w:rsidP="00AF4A74">
      <w:pPr>
        <w:pStyle w:val="Sraopastraipa"/>
        <w:numPr>
          <w:ilvl w:val="0"/>
          <w:numId w:val="4"/>
        </w:numPr>
        <w:tabs>
          <w:tab w:val="left" w:pos="1701"/>
        </w:tabs>
        <w:ind w:left="0" w:firstLine="1276"/>
        <w:contextualSpacing/>
        <w:rPr>
          <w:i/>
        </w:rPr>
      </w:pPr>
      <w:r>
        <w:rPr>
          <w:iCs/>
        </w:rPr>
        <w:t>Dėl Rietavo savivaldybės aplinkos apsaugos rėmimo specialiosios programos 2022 metų sąmatos patvirtinimo.</w:t>
      </w:r>
    </w:p>
    <w:p w14:paraId="4C799DA7" w14:textId="77777777" w:rsidR="00AF4A74" w:rsidRPr="00A5292A" w:rsidRDefault="00AF4A74" w:rsidP="00AF4A74">
      <w:pPr>
        <w:pStyle w:val="Sraopastraipa"/>
        <w:numPr>
          <w:ilvl w:val="0"/>
          <w:numId w:val="4"/>
        </w:numPr>
        <w:tabs>
          <w:tab w:val="left" w:pos="1701"/>
        </w:tabs>
        <w:ind w:left="0" w:firstLine="1276"/>
        <w:contextualSpacing/>
        <w:rPr>
          <w:i/>
        </w:rPr>
      </w:pPr>
      <w:r>
        <w:rPr>
          <w:iCs/>
        </w:rPr>
        <w:t>Dėl Rietavo savivaldybės 2022 metų valstybės lėšomis finansuojamų melioracijos statinių priežiūros ir remonto darbų sąrašo patvirtinimo.</w:t>
      </w:r>
    </w:p>
    <w:p w14:paraId="711584C1" w14:textId="77777777" w:rsidR="00AF4A74" w:rsidRPr="00A5292A" w:rsidRDefault="00AF4A74" w:rsidP="00AF4A74">
      <w:pPr>
        <w:pStyle w:val="Sraopastraipa"/>
        <w:numPr>
          <w:ilvl w:val="0"/>
          <w:numId w:val="4"/>
        </w:numPr>
        <w:tabs>
          <w:tab w:val="left" w:pos="1701"/>
        </w:tabs>
        <w:ind w:left="0" w:firstLine="1276"/>
        <w:contextualSpacing/>
        <w:rPr>
          <w:i/>
        </w:rPr>
      </w:pPr>
      <w:r>
        <w:rPr>
          <w:iCs/>
        </w:rPr>
        <w:t>Dėl Rietavo savivaldybės komunalinių atliekų surinkimo ir tvarkymo 2022 metų sąmatos patvirtinimo.</w:t>
      </w:r>
    </w:p>
    <w:p w14:paraId="7488E04D" w14:textId="77777777" w:rsidR="00AF4A74" w:rsidRPr="008C11EC" w:rsidRDefault="00AF4A74" w:rsidP="00AF4A74">
      <w:pPr>
        <w:pStyle w:val="Sraopastraipa"/>
        <w:numPr>
          <w:ilvl w:val="0"/>
          <w:numId w:val="4"/>
        </w:numPr>
        <w:tabs>
          <w:tab w:val="left" w:pos="1701"/>
        </w:tabs>
        <w:ind w:firstLine="196"/>
        <w:contextualSpacing/>
        <w:rPr>
          <w:i/>
        </w:rPr>
      </w:pPr>
      <w:r>
        <w:rPr>
          <w:iCs/>
        </w:rPr>
        <w:t>Dėl patalpų Oginskių g. 8-1, Rietave nuomos viešo konkurso būdu.</w:t>
      </w:r>
    </w:p>
    <w:p w14:paraId="255BDB45" w14:textId="77777777" w:rsidR="00AF4A74" w:rsidRPr="008C11EC" w:rsidRDefault="00AF4A74" w:rsidP="00AF4A74">
      <w:pPr>
        <w:pStyle w:val="Sraopastraipa"/>
        <w:numPr>
          <w:ilvl w:val="0"/>
          <w:numId w:val="4"/>
        </w:numPr>
        <w:tabs>
          <w:tab w:val="left" w:pos="1701"/>
        </w:tabs>
        <w:ind w:firstLine="196"/>
        <w:contextualSpacing/>
        <w:rPr>
          <w:i/>
        </w:rPr>
      </w:pPr>
      <w:r>
        <w:rPr>
          <w:iCs/>
        </w:rPr>
        <w:t>Dėl nekilnojamojo turto perdavimo pagal panaudos sutartį.</w:t>
      </w:r>
    </w:p>
    <w:p w14:paraId="5F86891B" w14:textId="77777777" w:rsidR="00AF4A74" w:rsidRPr="008C11EC" w:rsidRDefault="00AF4A74" w:rsidP="00AF4A74">
      <w:pPr>
        <w:pStyle w:val="Sraopastraipa"/>
        <w:numPr>
          <w:ilvl w:val="0"/>
          <w:numId w:val="4"/>
        </w:numPr>
        <w:tabs>
          <w:tab w:val="left" w:pos="1701"/>
        </w:tabs>
        <w:ind w:firstLine="196"/>
        <w:contextualSpacing/>
        <w:rPr>
          <w:i/>
        </w:rPr>
      </w:pPr>
      <w:r>
        <w:rPr>
          <w:iCs/>
        </w:rPr>
        <w:t>Dėl Savivaldybės ilgalaikio materialiojo turto nuomos sutarties pratęsimo.</w:t>
      </w:r>
    </w:p>
    <w:p w14:paraId="2E5057FB" w14:textId="74E35CCD"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2C8AE6CF"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39239B">
        <w:t>3</w:t>
      </w:r>
      <w:r w:rsidR="004A7916">
        <w:t>7</w:t>
      </w:r>
      <w:r w:rsidR="00E96289" w:rsidRPr="00E96289">
        <w:t xml:space="preserve"> posėdžio darbotvarkės patvirtinim</w:t>
      </w:r>
      <w:r w:rsidR="00E96289">
        <w:t>as</w:t>
      </w:r>
      <w:r w:rsidRPr="007C6381">
        <w:rPr>
          <w:noProof/>
        </w:rPr>
        <w:t>.</w:t>
      </w:r>
    </w:p>
    <w:p w14:paraId="5ED7E143" w14:textId="5F8645F7" w:rsidR="00235B18" w:rsidRDefault="005A030B" w:rsidP="00A379FB">
      <w:pPr>
        <w:ind w:firstLine="0"/>
      </w:pPr>
      <w:r>
        <w:t xml:space="preserve">               </w:t>
      </w:r>
      <w:r w:rsidR="008562BD">
        <w:t xml:space="preserve">   Savivaldybės </w:t>
      </w:r>
      <w:r w:rsidR="00E96289">
        <w:t>meras Antanas Černeckis</w:t>
      </w:r>
      <w:r w:rsidR="006A2FA5">
        <w:t>:</w:t>
      </w:r>
      <w:r w:rsidR="00634DA9">
        <w:t xml:space="preserve"> d</w:t>
      </w:r>
      <w:r w:rsidR="006A2FA5">
        <w:t xml:space="preserve">arbotvarkėje </w:t>
      </w:r>
      <w:r w:rsidR="002F14E3">
        <w:t>pateikt</w:t>
      </w:r>
      <w:r w:rsidR="0053562E">
        <w:t>a</w:t>
      </w:r>
      <w:r w:rsidR="002F14E3">
        <w:t xml:space="preserve"> </w:t>
      </w:r>
      <w:r w:rsidR="00634DA9">
        <w:t>3</w:t>
      </w:r>
      <w:r w:rsidR="004A7916">
        <w:t>0</w:t>
      </w:r>
      <w:r w:rsidR="002F14E3">
        <w:t xml:space="preserve"> klausim</w:t>
      </w:r>
      <w:r w:rsidR="0053562E">
        <w:t>ų</w:t>
      </w:r>
      <w:r w:rsidR="002F14E3">
        <w:t>.</w:t>
      </w:r>
      <w:r w:rsidR="00DB2DB1">
        <w:t xml:space="preserve"> </w:t>
      </w:r>
      <w:r w:rsidR="006A2FA5">
        <w:t>Kokių turite siūlymų</w:t>
      </w:r>
      <w:r w:rsidR="001C4FF9">
        <w:t>, pastabų</w:t>
      </w:r>
      <w:r w:rsidR="006A2FA5">
        <w:t xml:space="preserve">? </w:t>
      </w:r>
      <w:r w:rsidR="008E098F">
        <w:t xml:space="preserve"> </w:t>
      </w:r>
    </w:p>
    <w:p w14:paraId="51FA2E03" w14:textId="4A9F622D" w:rsidR="0067115A" w:rsidRDefault="00991C7E" w:rsidP="00991C7E">
      <w:pPr>
        <w:tabs>
          <w:tab w:val="left" w:pos="1701"/>
        </w:tabs>
        <w:contextualSpacing/>
        <w:rPr>
          <w:iCs/>
        </w:rPr>
      </w:pPr>
      <w:r>
        <w:t xml:space="preserve">      </w:t>
      </w:r>
      <w:r w:rsidR="0067115A">
        <w:t xml:space="preserve">Tarybos narys Alfredas Mockus: siūlau pakeisti posėdžio klausimų eiliškumą. </w:t>
      </w:r>
      <w:r>
        <w:t xml:space="preserve">17 klausimą svarstyti po </w:t>
      </w:r>
      <w:r w:rsidRPr="00991C7E">
        <w:rPr>
          <w:iCs/>
        </w:rPr>
        <w:t>Rietavo savivaldybės kelių priežiūros ir plėtros programos finansavimo lėšų paskirstymo ir naudojimo tvarkos patvirtinimo</w:t>
      </w:r>
      <w:r>
        <w:rPr>
          <w:iCs/>
        </w:rPr>
        <w:t xml:space="preserve"> ir Rietavo savivaldybės 2022</w:t>
      </w:r>
      <w:r>
        <w:t>–</w:t>
      </w:r>
      <w:r>
        <w:rPr>
          <w:iCs/>
        </w:rPr>
        <w:t>2024 m. prioritetinio vietinės reikšmės kelių vystymo (tvarkymo) objektų sąrašo.</w:t>
      </w:r>
    </w:p>
    <w:p w14:paraId="046869F1" w14:textId="77777777" w:rsidR="00991C7E" w:rsidRDefault="00991C7E" w:rsidP="00991C7E">
      <w:pPr>
        <w:tabs>
          <w:tab w:val="left" w:pos="1701"/>
        </w:tabs>
        <w:contextualSpacing/>
        <w:rPr>
          <w:iCs/>
        </w:rPr>
      </w:pPr>
      <w:r>
        <w:rPr>
          <w:iCs/>
        </w:rPr>
        <w:t xml:space="preserve">       Savivaldybės meras Antanas Černeckis paprašė nurodyti priežastis, kodėl netinka tokia klausimų seka.</w:t>
      </w:r>
    </w:p>
    <w:p w14:paraId="012F9DD6" w14:textId="77777777" w:rsidR="0081681B" w:rsidRDefault="00991C7E" w:rsidP="00991C7E">
      <w:pPr>
        <w:tabs>
          <w:tab w:val="left" w:pos="1701"/>
        </w:tabs>
        <w:contextualSpacing/>
        <w:rPr>
          <w:iCs/>
        </w:rPr>
      </w:pPr>
      <w:r>
        <w:rPr>
          <w:iCs/>
        </w:rPr>
        <w:t xml:space="preserve">       </w:t>
      </w:r>
      <w:r w:rsidR="0081681B">
        <w:rPr>
          <w:iCs/>
        </w:rPr>
        <w:t>Tarybos narys Alfredas Mockus: iš pradžių kelius įtraukiame į strateginį planą, o po to svarstome kriterijus.</w:t>
      </w:r>
    </w:p>
    <w:p w14:paraId="348241CD" w14:textId="20703B38" w:rsidR="00991C7E" w:rsidRDefault="0081681B" w:rsidP="00991C7E">
      <w:pPr>
        <w:tabs>
          <w:tab w:val="left" w:pos="1701"/>
        </w:tabs>
        <w:contextualSpacing/>
        <w:rPr>
          <w:iCs/>
        </w:rPr>
      </w:pPr>
      <w:r>
        <w:rPr>
          <w:iCs/>
        </w:rPr>
        <w:t xml:space="preserve">       Dokumentų valdymo ir teisės skyriaus vedėja Jūratė Šedvilaitė atkreipė dėmesį, kad Ūkio plėtros ir ekologijos komiteto posėdyje </w:t>
      </w:r>
      <w:r w:rsidR="00B71FD9">
        <w:rPr>
          <w:iCs/>
        </w:rPr>
        <w:t xml:space="preserve">svarstyti </w:t>
      </w:r>
      <w:r>
        <w:rPr>
          <w:iCs/>
        </w:rPr>
        <w:t>klausimai buvo pateikti tokia tvarka, kokią dabar siūlo Tarybos narys Alfredas Mockus, bet komitetas priėmė sprendimą sukeisti klausimų seką. Tarybos posėdyje klausimai pateikti taip, kaip siūlė juos svarstęs komitetas.</w:t>
      </w:r>
      <w:r w:rsidR="00991C7E">
        <w:rPr>
          <w:iCs/>
        </w:rPr>
        <w:t xml:space="preserve"> </w:t>
      </w:r>
    </w:p>
    <w:p w14:paraId="23AA9548" w14:textId="71145C99" w:rsidR="006C5E79" w:rsidRDefault="006C5E79" w:rsidP="00991C7E">
      <w:pPr>
        <w:tabs>
          <w:tab w:val="left" w:pos="1701"/>
        </w:tabs>
        <w:contextualSpacing/>
        <w:rPr>
          <w:iCs/>
        </w:rPr>
      </w:pPr>
      <w:r>
        <w:rPr>
          <w:iCs/>
        </w:rPr>
        <w:t xml:space="preserve">       Ūkio plėtros ir ekologijos komiteto pirmininkas Albinas Maslauskas: negalime svarstyti kelių įtraukim</w:t>
      </w:r>
      <w:r w:rsidR="00B71FD9">
        <w:rPr>
          <w:iCs/>
        </w:rPr>
        <w:t>o</w:t>
      </w:r>
      <w:r>
        <w:rPr>
          <w:iCs/>
        </w:rPr>
        <w:t xml:space="preserve"> į prioritetinį sąrašą, jeigu jie neįtraukti į strateginį planą.</w:t>
      </w:r>
    </w:p>
    <w:p w14:paraId="1E0D40F7" w14:textId="6C4D01E2" w:rsidR="006C5E79" w:rsidRDefault="006C5E79" w:rsidP="00991C7E">
      <w:pPr>
        <w:tabs>
          <w:tab w:val="left" w:pos="1701"/>
        </w:tabs>
        <w:contextualSpacing/>
        <w:rPr>
          <w:iCs/>
        </w:rPr>
      </w:pPr>
      <w:r>
        <w:rPr>
          <w:iCs/>
        </w:rPr>
        <w:t xml:space="preserve">       Tarybos narys Alfredas Mockus: paaiškinkite tada, kokiu principu tuos kelius įtraukėme į st</w:t>
      </w:r>
      <w:r w:rsidR="00D61D19">
        <w:rPr>
          <w:iCs/>
        </w:rPr>
        <w:t>r</w:t>
      </w:r>
      <w:r>
        <w:rPr>
          <w:iCs/>
        </w:rPr>
        <w:t>ateginį planą</w:t>
      </w:r>
      <w:r w:rsidR="00D61D19">
        <w:rPr>
          <w:iCs/>
        </w:rPr>
        <w:t>.</w:t>
      </w:r>
    </w:p>
    <w:p w14:paraId="614E1C35" w14:textId="7FD2961B" w:rsidR="00D61D19" w:rsidRDefault="00D61D19" w:rsidP="00991C7E">
      <w:pPr>
        <w:tabs>
          <w:tab w:val="left" w:pos="1701"/>
        </w:tabs>
        <w:contextualSpacing/>
        <w:rPr>
          <w:iCs/>
        </w:rPr>
      </w:pPr>
      <w:r>
        <w:rPr>
          <w:iCs/>
        </w:rPr>
        <w:t xml:space="preserve">       Savivaldybės meras Antanas Černeckis: strateginis planas sudaromas keleriems metams ir jis gali būti pildomas. </w:t>
      </w:r>
    </w:p>
    <w:p w14:paraId="4CD57807" w14:textId="751C652E" w:rsidR="00D61D19" w:rsidRDefault="00D61D19" w:rsidP="00991C7E">
      <w:pPr>
        <w:tabs>
          <w:tab w:val="left" w:pos="1701"/>
        </w:tabs>
        <w:contextualSpacing/>
        <w:rPr>
          <w:iCs/>
        </w:rPr>
      </w:pPr>
      <w:r>
        <w:rPr>
          <w:iCs/>
        </w:rPr>
        <w:t xml:space="preserve">       Tarybos narys Alfredas Mockus: tą aš suprantu, bet strateginį planą pildome vadovaudamiesi tam tikrais kriterijais ar tik </w:t>
      </w:r>
      <w:r w:rsidR="00704B5A">
        <w:rPr>
          <w:iCs/>
        </w:rPr>
        <w:t>pagal norus?</w:t>
      </w:r>
    </w:p>
    <w:p w14:paraId="5D627DA3" w14:textId="0071DAD6" w:rsidR="00704B5A" w:rsidRDefault="00704B5A" w:rsidP="00991C7E">
      <w:pPr>
        <w:tabs>
          <w:tab w:val="left" w:pos="1701"/>
        </w:tabs>
        <w:contextualSpacing/>
        <w:rPr>
          <w:iCs/>
        </w:rPr>
      </w:pPr>
      <w:r>
        <w:rPr>
          <w:iCs/>
        </w:rPr>
        <w:t xml:space="preserve">       Savivaldybės meras Antanas Černeckis: būtų gerai, kad į diskusiją įsijungtų Ūkio plėtros ir investicijų skyriaus vedėjas. </w:t>
      </w:r>
    </w:p>
    <w:p w14:paraId="2AE4FF16" w14:textId="675FDBC3" w:rsidR="00704B5A" w:rsidRDefault="00704B5A" w:rsidP="00991C7E">
      <w:pPr>
        <w:tabs>
          <w:tab w:val="left" w:pos="1701"/>
        </w:tabs>
        <w:contextualSpacing/>
        <w:rPr>
          <w:iCs/>
        </w:rPr>
      </w:pPr>
      <w:r>
        <w:rPr>
          <w:iCs/>
        </w:rPr>
        <w:t xml:space="preserve">       Ūkio plėtros ir ekologijos komiteto pirmininkas Albinas Maslauskas siūlė palikti klausimų seką tokią, kokia nurodyta darbotvarkėje.</w:t>
      </w:r>
    </w:p>
    <w:p w14:paraId="637EABA4" w14:textId="313FAF0F" w:rsidR="00704B5A" w:rsidRDefault="00704B5A" w:rsidP="00991C7E">
      <w:pPr>
        <w:tabs>
          <w:tab w:val="left" w:pos="1701"/>
        </w:tabs>
        <w:contextualSpacing/>
        <w:rPr>
          <w:iCs/>
        </w:rPr>
      </w:pPr>
      <w:r>
        <w:rPr>
          <w:iCs/>
        </w:rPr>
        <w:t xml:space="preserve">        Savivaldybės meras Antanas Černeckis pasiūlė </w:t>
      </w:r>
      <w:r w:rsidR="00B71FD9">
        <w:rPr>
          <w:iCs/>
        </w:rPr>
        <w:t xml:space="preserve">pirmiausia </w:t>
      </w:r>
      <w:r>
        <w:rPr>
          <w:iCs/>
        </w:rPr>
        <w:t xml:space="preserve">balsuoti už tą variantą, kokį siūlė Ūkio plėtros ir ekologijos komitetas, o tada – už </w:t>
      </w:r>
      <w:r w:rsidR="003148E6">
        <w:rPr>
          <w:iCs/>
        </w:rPr>
        <w:t>Tarybos nario Alfredo Mockaus siūlymą.</w:t>
      </w:r>
    </w:p>
    <w:p w14:paraId="1B0381A8" w14:textId="2934FEEE" w:rsidR="003148E6" w:rsidRDefault="003148E6" w:rsidP="00991C7E">
      <w:pPr>
        <w:tabs>
          <w:tab w:val="left" w:pos="1701"/>
        </w:tabs>
        <w:contextualSpacing/>
      </w:pPr>
      <w:r>
        <w:rPr>
          <w:iCs/>
        </w:rPr>
        <w:t xml:space="preserve">        3 Tarybos nariai (Alfredas Mockus, Juozas </w:t>
      </w:r>
      <w:proofErr w:type="spellStart"/>
      <w:r>
        <w:rPr>
          <w:iCs/>
        </w:rPr>
        <w:t>Barsteiga</w:t>
      </w:r>
      <w:proofErr w:type="spellEnd"/>
      <w:r>
        <w:rPr>
          <w:iCs/>
        </w:rPr>
        <w:t xml:space="preserve"> ir Vytautas Blažaitis) balsavo „prieš“, kad klausimai būtų svarstomi taip, kaip siūlė Ūkio plėtros ir ekologijos komitetas, </w:t>
      </w:r>
      <w:r w:rsidR="001C41FC">
        <w:rPr>
          <w:iCs/>
        </w:rPr>
        <w:t>13 – „už“.</w:t>
      </w:r>
    </w:p>
    <w:p w14:paraId="1AE9BB2E" w14:textId="790DF5B0" w:rsidR="00362F32" w:rsidRDefault="00D946F2" w:rsidP="00DB2DB1">
      <w:pPr>
        <w:ind w:firstLine="0"/>
      </w:pPr>
      <w:r>
        <w:t xml:space="preserve">                   </w:t>
      </w:r>
      <w:r w:rsidR="00362F32">
        <w:t xml:space="preserve">Balsuota už pateiktą darbotvarkę – </w:t>
      </w:r>
      <w:r w:rsidR="001C41FC">
        <w:t>14 už, 2 susilaikė.</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459ECBC7" w:rsidR="00634DA9" w:rsidRDefault="0010370F" w:rsidP="00634DA9">
      <w:pPr>
        <w:pStyle w:val="Sraopastraipa"/>
        <w:numPr>
          <w:ilvl w:val="0"/>
          <w:numId w:val="5"/>
        </w:numPr>
        <w:ind w:left="0" w:firstLine="1134"/>
        <w:contextualSpacing/>
      </w:pPr>
      <w:r>
        <w:t>SVARSTYTA.</w:t>
      </w:r>
      <w:r w:rsidR="00FA7841">
        <w:t xml:space="preserve"> </w:t>
      </w:r>
      <w:r w:rsidR="00634DA9">
        <w:t xml:space="preserve">Pritarimas </w:t>
      </w:r>
      <w:r w:rsidR="004A7916">
        <w:t>Rietavo Lauryno Ivinskio gimnazijos 2021 metų veiklos ataskaitai</w:t>
      </w:r>
      <w:r w:rsidR="00634DA9">
        <w:t>.</w:t>
      </w:r>
    </w:p>
    <w:p w14:paraId="21AE544C" w14:textId="22043871" w:rsidR="00914800" w:rsidRDefault="0053562E" w:rsidP="00914800">
      <w:pPr>
        <w:rPr>
          <w:szCs w:val="24"/>
        </w:rPr>
      </w:pPr>
      <w:r>
        <w:t xml:space="preserve">       </w:t>
      </w:r>
      <w:r w:rsidR="004A7916">
        <w:t xml:space="preserve">Švietimo, kultūros ir sporto komiteto pirmininkė Eglė </w:t>
      </w:r>
      <w:proofErr w:type="spellStart"/>
      <w:r w:rsidR="004A7916">
        <w:t>Fabijonavičienė</w:t>
      </w:r>
      <w:proofErr w:type="spellEnd"/>
      <w:r w:rsidR="004A7916">
        <w:t xml:space="preserve"> </w:t>
      </w:r>
      <w:r>
        <w:t xml:space="preserve">teikė sprendimo projektą – </w:t>
      </w:r>
      <w:r w:rsidR="006F61BE">
        <w:t>p</w:t>
      </w:r>
      <w:r w:rsidR="00914800">
        <w:rPr>
          <w:szCs w:val="24"/>
        </w:rPr>
        <w:t xml:space="preserve">ritarti </w:t>
      </w:r>
      <w:r w:rsidR="004A7916">
        <w:t>Rietavo Lauryno Ivinskio gimnazijos 2021 metų veiklos ataskaitai</w:t>
      </w:r>
      <w:r w:rsidR="004A7916">
        <w:rPr>
          <w:szCs w:val="24"/>
        </w:rPr>
        <w:t xml:space="preserve"> </w:t>
      </w:r>
      <w:r w:rsidR="00914800">
        <w:rPr>
          <w:szCs w:val="24"/>
        </w:rPr>
        <w:t>(pridedama).</w:t>
      </w:r>
    </w:p>
    <w:p w14:paraId="4616D925" w14:textId="77777777" w:rsidR="00A5313A" w:rsidRDefault="0053562E" w:rsidP="004A7916">
      <w:pPr>
        <w:tabs>
          <w:tab w:val="left" w:pos="993"/>
          <w:tab w:val="left" w:pos="1418"/>
        </w:tabs>
        <w:rPr>
          <w:color w:val="000000"/>
        </w:rPr>
      </w:pPr>
      <w:r>
        <w:rPr>
          <w:color w:val="000000"/>
        </w:rPr>
        <w:t xml:space="preserve">       </w:t>
      </w:r>
      <w:r w:rsidR="00EC115C">
        <w:rPr>
          <w:color w:val="000000"/>
        </w:rPr>
        <w:t xml:space="preserve">Tarybos narys Alfredas Mockus: </w:t>
      </w:r>
      <w:r w:rsidR="007A1578">
        <w:rPr>
          <w:color w:val="000000"/>
        </w:rPr>
        <w:t>praėjusiais metais mokytojams buvo daug iššūkių</w:t>
      </w:r>
      <w:r w:rsidR="004C0952">
        <w:rPr>
          <w:color w:val="000000"/>
        </w:rPr>
        <w:t xml:space="preserve"> (nuotolinis mokymas, tada grįžimas į klases</w:t>
      </w:r>
      <w:r w:rsidR="00A64ED7">
        <w:rPr>
          <w:color w:val="000000"/>
        </w:rPr>
        <w:t>, darbas su hibridine įranga</w:t>
      </w:r>
      <w:r w:rsidR="004C0952">
        <w:rPr>
          <w:color w:val="000000"/>
        </w:rPr>
        <w:t>).</w:t>
      </w:r>
      <w:r w:rsidR="00A64ED7">
        <w:rPr>
          <w:color w:val="000000"/>
        </w:rPr>
        <w:t xml:space="preserve"> Klausimas </w:t>
      </w:r>
      <w:r w:rsidR="00D80F7F">
        <w:rPr>
          <w:color w:val="000000"/>
        </w:rPr>
        <w:t xml:space="preserve">visiems vadovams: su kokiais iššūkiais jiems teko susidurti ir kokių kompetencijų </w:t>
      </w:r>
      <w:r w:rsidR="00A5313A">
        <w:rPr>
          <w:color w:val="000000"/>
        </w:rPr>
        <w:t>išmoko?</w:t>
      </w:r>
    </w:p>
    <w:p w14:paraId="324D811B" w14:textId="79232997" w:rsidR="00B05403" w:rsidRDefault="00A5313A" w:rsidP="004A7916">
      <w:pPr>
        <w:tabs>
          <w:tab w:val="left" w:pos="993"/>
          <w:tab w:val="left" w:pos="1418"/>
        </w:tabs>
        <w:rPr>
          <w:color w:val="000000"/>
        </w:rPr>
      </w:pPr>
      <w:r>
        <w:rPr>
          <w:color w:val="000000"/>
        </w:rPr>
        <w:t xml:space="preserve">       Rietavo Lauryno Ivinskio gimnazijos direktorė </w:t>
      </w:r>
      <w:r w:rsidR="00EC79F9">
        <w:rPr>
          <w:color w:val="000000"/>
        </w:rPr>
        <w:t xml:space="preserve">Alma Lengvenienė: </w:t>
      </w:r>
      <w:r w:rsidR="000C2DF7">
        <w:rPr>
          <w:color w:val="000000"/>
        </w:rPr>
        <w:t>metai sudėtingi, norėjosi, kad nebūtų sumaišties</w:t>
      </w:r>
      <w:r w:rsidR="0086302E">
        <w:rPr>
          <w:color w:val="000000"/>
        </w:rPr>
        <w:t xml:space="preserve"> suvaldyti neapibrėžtą situaciją. </w:t>
      </w:r>
      <w:r w:rsidR="005211C6">
        <w:rPr>
          <w:color w:val="000000"/>
        </w:rPr>
        <w:t xml:space="preserve">Teko </w:t>
      </w:r>
      <w:r w:rsidR="00951CD5">
        <w:rPr>
          <w:color w:val="000000"/>
        </w:rPr>
        <w:t xml:space="preserve">gebėti susitarti su kolektyvu ir tėvų bendruomene ir skleisti pastovumo jausmą. </w:t>
      </w:r>
      <w:r w:rsidR="00604985">
        <w:rPr>
          <w:color w:val="000000"/>
        </w:rPr>
        <w:t xml:space="preserve">Buvo atvejų, kai reikėjo mokytojus įkvėpti naujoms permainoms, bet kolektyvas supratingas. </w:t>
      </w:r>
      <w:r w:rsidR="00961BEF">
        <w:rPr>
          <w:color w:val="000000"/>
        </w:rPr>
        <w:t>Priėmė visus iššūkius ir išmoko</w:t>
      </w:r>
      <w:r w:rsidR="007A3AA5">
        <w:rPr>
          <w:color w:val="000000"/>
        </w:rPr>
        <w:t xml:space="preserve"> tiek daug, kiek turbūt ir patys netikėjo. </w:t>
      </w:r>
      <w:r w:rsidR="00566A9C">
        <w:rPr>
          <w:color w:val="000000"/>
        </w:rPr>
        <w:t xml:space="preserve">Tėvams </w:t>
      </w:r>
      <w:r w:rsidR="007D1962">
        <w:rPr>
          <w:color w:val="000000"/>
        </w:rPr>
        <w:t>nerimą kėlė vaikų testavimas, todėl man, kaip vadovei, reikėjo gebėti diskutuoti</w:t>
      </w:r>
      <w:r w:rsidR="00776873">
        <w:rPr>
          <w:color w:val="000000"/>
        </w:rPr>
        <w:t xml:space="preserve">, girdėti ir suvokti, kad </w:t>
      </w:r>
      <w:r w:rsidR="00A95A55">
        <w:rPr>
          <w:color w:val="000000"/>
        </w:rPr>
        <w:t xml:space="preserve">nuomonių yra įvairių. </w:t>
      </w:r>
      <w:r w:rsidR="00210603">
        <w:rPr>
          <w:color w:val="000000"/>
        </w:rPr>
        <w:t>Kai nuo rugsėjo 1-osios mokiniai grįžo į klases</w:t>
      </w:r>
      <w:r w:rsidR="0069473F">
        <w:rPr>
          <w:color w:val="000000"/>
        </w:rPr>
        <w:t>, reikėjo sugrąžinti motyvaciją</w:t>
      </w:r>
      <w:r w:rsidR="001D4B08">
        <w:rPr>
          <w:color w:val="000000"/>
        </w:rPr>
        <w:t xml:space="preserve"> mokytis</w:t>
      </w:r>
      <w:r w:rsidR="00B72D88">
        <w:rPr>
          <w:color w:val="000000"/>
        </w:rPr>
        <w:t>.</w:t>
      </w:r>
      <w:r w:rsidR="007D1962">
        <w:rPr>
          <w:color w:val="000000"/>
        </w:rPr>
        <w:t xml:space="preserve"> </w:t>
      </w:r>
      <w:r w:rsidR="004C0952">
        <w:rPr>
          <w:color w:val="000000"/>
        </w:rPr>
        <w:t xml:space="preserve"> </w:t>
      </w:r>
    </w:p>
    <w:p w14:paraId="625EB5D5" w14:textId="26E8A6AF" w:rsidR="004A7916" w:rsidRDefault="00B05403" w:rsidP="004A7916">
      <w:pPr>
        <w:tabs>
          <w:tab w:val="left" w:pos="993"/>
          <w:tab w:val="left" w:pos="1418"/>
        </w:tabs>
        <w:rPr>
          <w:color w:val="000000"/>
        </w:rPr>
      </w:pPr>
      <w:r>
        <w:rPr>
          <w:color w:val="000000"/>
        </w:rPr>
        <w:t xml:space="preserve">       </w:t>
      </w:r>
      <w:r w:rsidR="00256BCF">
        <w:rPr>
          <w:color w:val="000000"/>
        </w:rPr>
        <w:t xml:space="preserve">Tarybos narys Viktoras </w:t>
      </w:r>
      <w:proofErr w:type="spellStart"/>
      <w:r w:rsidR="00256BCF">
        <w:rPr>
          <w:color w:val="000000"/>
        </w:rPr>
        <w:t>Krajinas</w:t>
      </w:r>
      <w:proofErr w:type="spellEnd"/>
      <w:r w:rsidR="00256BCF">
        <w:rPr>
          <w:color w:val="000000"/>
        </w:rPr>
        <w:t xml:space="preserve"> padėkojo už ataskaitą. </w:t>
      </w:r>
      <w:r w:rsidR="00707CD0">
        <w:rPr>
          <w:color w:val="000000"/>
        </w:rPr>
        <w:t xml:space="preserve">Prieš metus </w:t>
      </w:r>
      <w:r w:rsidR="004A5858">
        <w:rPr>
          <w:color w:val="000000"/>
        </w:rPr>
        <w:t xml:space="preserve">kalbėjome apie tai, kad ant mokyklos stogo reikėtų statyti </w:t>
      </w:r>
      <w:r w:rsidR="0056198C">
        <w:rPr>
          <w:color w:val="000000"/>
        </w:rPr>
        <w:t xml:space="preserve">elektrinius </w:t>
      </w:r>
      <w:r w:rsidR="004525ED">
        <w:rPr>
          <w:color w:val="000000"/>
        </w:rPr>
        <w:t xml:space="preserve">saulės </w:t>
      </w:r>
      <w:r w:rsidR="0077376B">
        <w:rPr>
          <w:color w:val="000000"/>
        </w:rPr>
        <w:t>modulius</w:t>
      </w:r>
      <w:r w:rsidR="004525ED">
        <w:rPr>
          <w:color w:val="000000"/>
        </w:rPr>
        <w:t>. Kokia situacija šiuo klausimu?</w:t>
      </w:r>
    </w:p>
    <w:p w14:paraId="686E67D4" w14:textId="2864F6AE" w:rsidR="004525ED" w:rsidRDefault="004525ED" w:rsidP="004A7916">
      <w:pPr>
        <w:tabs>
          <w:tab w:val="left" w:pos="993"/>
          <w:tab w:val="left" w:pos="1418"/>
        </w:tabs>
        <w:rPr>
          <w:color w:val="000000"/>
        </w:rPr>
      </w:pPr>
      <w:r>
        <w:rPr>
          <w:color w:val="000000"/>
        </w:rPr>
        <w:t xml:space="preserve">       </w:t>
      </w:r>
      <w:r w:rsidR="00E324FE">
        <w:rPr>
          <w:color w:val="000000"/>
        </w:rPr>
        <w:t xml:space="preserve">Rietavo Lauryno Ivinskio gimnazijos direktorė Alma Lengvenienė: šiuo metu vykdomas stogo elektrinės </w:t>
      </w:r>
      <w:r w:rsidR="00D1269C">
        <w:rPr>
          <w:color w:val="000000"/>
        </w:rPr>
        <w:t xml:space="preserve">darbų </w:t>
      </w:r>
      <w:r w:rsidR="00E324FE">
        <w:rPr>
          <w:color w:val="000000"/>
        </w:rPr>
        <w:t xml:space="preserve">pirkimas. </w:t>
      </w:r>
      <w:r w:rsidR="00D1269C">
        <w:rPr>
          <w:color w:val="000000"/>
        </w:rPr>
        <w:t xml:space="preserve">Tai vykdo Savivaldybės administracija. </w:t>
      </w:r>
      <w:r w:rsidR="002A4827">
        <w:rPr>
          <w:color w:val="000000"/>
        </w:rPr>
        <w:t>Pirkimas buvo apskųstas, todėl darbai nus</w:t>
      </w:r>
      <w:r w:rsidR="008822CA">
        <w:rPr>
          <w:color w:val="000000"/>
        </w:rPr>
        <w:t>i</w:t>
      </w:r>
      <w:r w:rsidR="002A4827">
        <w:rPr>
          <w:color w:val="000000"/>
        </w:rPr>
        <w:t>tęsė</w:t>
      </w:r>
      <w:r w:rsidR="008822CA">
        <w:rPr>
          <w:color w:val="000000"/>
        </w:rPr>
        <w:t xml:space="preserve">. </w:t>
      </w:r>
    </w:p>
    <w:p w14:paraId="775365F4" w14:textId="727F95F7"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4" w:name="_Hlk72237300"/>
      <w:r w:rsidR="0036057B">
        <w:t>–</w:t>
      </w:r>
      <w:bookmarkEnd w:id="4"/>
      <w:r w:rsidR="0036057B">
        <w:t xml:space="preserve"> </w:t>
      </w:r>
      <w:r w:rsidR="00F5548F">
        <w:t>1</w:t>
      </w:r>
      <w:r w:rsidR="00322466">
        <w:t>6</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2684FB7C" w14:textId="3B10DFC1" w:rsidR="005D41D1" w:rsidRDefault="0036057B" w:rsidP="001225B0">
      <w:pPr>
        <w:pStyle w:val="Sraopastraipa"/>
        <w:numPr>
          <w:ilvl w:val="0"/>
          <w:numId w:val="5"/>
        </w:numPr>
        <w:tabs>
          <w:tab w:val="left" w:pos="1134"/>
          <w:tab w:val="left" w:pos="1276"/>
          <w:tab w:val="left" w:pos="1560"/>
        </w:tabs>
        <w:ind w:left="0" w:firstLine="1134"/>
        <w:contextualSpacing/>
      </w:pPr>
      <w:r>
        <w:t xml:space="preserve">SVARSTYTA. </w:t>
      </w:r>
      <w:r w:rsidR="00914800">
        <w:t xml:space="preserve">Pritarimas </w:t>
      </w:r>
      <w:r w:rsidR="004A7916">
        <w:t>Rietavo sav. Tverų gimnazijos 2021 metų veiklos ataskaitai</w:t>
      </w:r>
      <w:r w:rsidR="005D41D1">
        <w:t>.</w:t>
      </w:r>
    </w:p>
    <w:p w14:paraId="56B09318" w14:textId="1E4E2295" w:rsidR="00914800" w:rsidRDefault="00060B1A" w:rsidP="00914800">
      <w:pPr>
        <w:ind w:firstLine="0"/>
      </w:pPr>
      <w:bookmarkStart w:id="5" w:name="_Hlk86912128"/>
      <w:r>
        <w:t xml:space="preserve">                   </w:t>
      </w:r>
      <w:bookmarkEnd w:id="5"/>
      <w:r w:rsidR="004A7916">
        <w:t xml:space="preserve">Švietimo, kultūros ir sporto komiteto pirmininkė Eglė </w:t>
      </w:r>
      <w:proofErr w:type="spellStart"/>
      <w:r w:rsidR="004A7916">
        <w:t>Fabijonavičienė</w:t>
      </w:r>
      <w:proofErr w:type="spellEnd"/>
      <w:r w:rsidR="004A7916">
        <w:t xml:space="preserve"> </w:t>
      </w:r>
      <w:r w:rsidR="005C5264">
        <w:t xml:space="preserve">teikė sprendimo projektą – </w:t>
      </w:r>
      <w:r w:rsidR="005E01FF">
        <w:t>p</w:t>
      </w:r>
      <w:r w:rsidR="00914800" w:rsidRPr="00936BB5">
        <w:rPr>
          <w:lang w:eastAsia="lt-LT"/>
        </w:rPr>
        <w:t xml:space="preserve">ritarti </w:t>
      </w:r>
      <w:r w:rsidR="004A7916">
        <w:t xml:space="preserve">Rietavo sav. Tverų gimnazijos 2021 metų veiklos </w:t>
      </w:r>
      <w:r w:rsidR="00914800" w:rsidRPr="00936BB5">
        <w:rPr>
          <w:lang w:eastAsia="lt-LT"/>
        </w:rPr>
        <w:t>ataskaitai (pridedama).  </w:t>
      </w:r>
      <w:r w:rsidR="005D41D1">
        <w:t xml:space="preserve">      </w:t>
      </w:r>
      <w:r w:rsidR="00C54A04">
        <w:t xml:space="preserve"> </w:t>
      </w:r>
      <w:r w:rsidR="00A61BDE">
        <w:t xml:space="preserve">            </w:t>
      </w:r>
    </w:p>
    <w:p w14:paraId="35528BD5" w14:textId="78907396" w:rsidR="004A7916" w:rsidRDefault="00322466" w:rsidP="00914800">
      <w:pPr>
        <w:ind w:firstLine="0"/>
        <w:rPr>
          <w:rFonts w:eastAsia="Calibri"/>
          <w:szCs w:val="24"/>
        </w:rPr>
      </w:pPr>
      <w:r>
        <w:t xml:space="preserve">                  </w:t>
      </w:r>
      <w:r w:rsidR="00E257F7">
        <w:t xml:space="preserve"> </w:t>
      </w:r>
      <w:r w:rsidR="0026308B">
        <w:t xml:space="preserve">Tarybos narys Juozas </w:t>
      </w:r>
      <w:proofErr w:type="spellStart"/>
      <w:r w:rsidR="0026308B">
        <w:t>Barsteiga</w:t>
      </w:r>
      <w:proofErr w:type="spellEnd"/>
      <w:r w:rsidR="00CE1102">
        <w:t xml:space="preserve"> pasidžiaugė, kad mokykla pritraukė daug lėšų. </w:t>
      </w:r>
      <w:r w:rsidR="0079758F">
        <w:t xml:space="preserve">Vykdote </w:t>
      </w:r>
      <w:r w:rsidR="00A76EAC">
        <w:t>projektą „K</w:t>
      </w:r>
      <w:r w:rsidR="00517012">
        <w:t>okybės krepšeli</w:t>
      </w:r>
      <w:r w:rsidR="00A76EAC">
        <w:t>s“</w:t>
      </w:r>
      <w:r w:rsidR="00517012">
        <w:t>.</w:t>
      </w:r>
      <w:r w:rsidR="00A76EAC">
        <w:t xml:space="preserve"> </w:t>
      </w:r>
      <w:r w:rsidR="007261FB">
        <w:t xml:space="preserve">Kaip sekėsi įgyvendinti </w:t>
      </w:r>
      <w:r w:rsidR="00517012">
        <w:t xml:space="preserve"> </w:t>
      </w:r>
      <w:r w:rsidR="007261FB">
        <w:rPr>
          <w:rFonts w:eastAsia="Calibri"/>
          <w:szCs w:val="24"/>
        </w:rPr>
        <w:t>mokinių individualios pažangos stebėjim</w:t>
      </w:r>
      <w:r w:rsidR="001811FD">
        <w:rPr>
          <w:rFonts w:eastAsia="Calibri"/>
          <w:szCs w:val="24"/>
        </w:rPr>
        <w:t xml:space="preserve">ą? </w:t>
      </w:r>
      <w:r w:rsidR="00B82A8F">
        <w:rPr>
          <w:rFonts w:eastAsia="Calibri"/>
          <w:szCs w:val="24"/>
        </w:rPr>
        <w:t>Įdomu, kokia</w:t>
      </w:r>
      <w:r w:rsidR="007261FB">
        <w:rPr>
          <w:rFonts w:eastAsia="Calibri"/>
          <w:szCs w:val="24"/>
        </w:rPr>
        <w:t xml:space="preserve"> </w:t>
      </w:r>
      <w:r w:rsidR="00B82A8F">
        <w:rPr>
          <w:rFonts w:eastAsia="Calibri"/>
          <w:szCs w:val="24"/>
        </w:rPr>
        <w:t xml:space="preserve">situacija su </w:t>
      </w:r>
      <w:r w:rsidR="003F658D">
        <w:rPr>
          <w:rFonts w:eastAsia="Calibri"/>
          <w:szCs w:val="24"/>
        </w:rPr>
        <w:t xml:space="preserve">meninio ugdymo prieinamumu mokiniams? </w:t>
      </w:r>
      <w:r w:rsidR="002C614C">
        <w:rPr>
          <w:rFonts w:eastAsia="Calibri"/>
          <w:szCs w:val="24"/>
        </w:rPr>
        <w:t>Kada mokyklos nuostatuose bus pakeistas naujas mokyklos interneto svetainės adresas?</w:t>
      </w:r>
    </w:p>
    <w:p w14:paraId="0AA9FE80" w14:textId="1332A32B" w:rsidR="002C614C" w:rsidRDefault="002C614C" w:rsidP="00914800">
      <w:pPr>
        <w:ind w:firstLine="0"/>
        <w:rPr>
          <w:rFonts w:eastAsia="Calibri"/>
          <w:szCs w:val="24"/>
        </w:rPr>
      </w:pPr>
      <w:r>
        <w:rPr>
          <w:rFonts w:eastAsia="Calibri"/>
          <w:szCs w:val="24"/>
        </w:rPr>
        <w:t xml:space="preserve">                </w:t>
      </w:r>
      <w:r w:rsidR="00E257F7">
        <w:rPr>
          <w:rFonts w:eastAsia="Calibri"/>
          <w:szCs w:val="24"/>
        </w:rPr>
        <w:t xml:space="preserve"> </w:t>
      </w:r>
      <w:r>
        <w:rPr>
          <w:rFonts w:eastAsia="Calibri"/>
          <w:szCs w:val="24"/>
        </w:rPr>
        <w:t xml:space="preserve">  Rietavo sav. Tverų gimnazijos direktorė Gitana Kužmars</w:t>
      </w:r>
      <w:r w:rsidR="00AD75D1">
        <w:rPr>
          <w:rFonts w:eastAsia="Calibri"/>
          <w:szCs w:val="24"/>
        </w:rPr>
        <w:t xml:space="preserve">kytė: </w:t>
      </w:r>
      <w:r w:rsidR="003A5975">
        <w:rPr>
          <w:rFonts w:eastAsia="Calibri"/>
          <w:szCs w:val="24"/>
        </w:rPr>
        <w:t>mes labai džia</w:t>
      </w:r>
      <w:r w:rsidR="00C05EC1">
        <w:rPr>
          <w:rFonts w:eastAsia="Calibri"/>
          <w:szCs w:val="24"/>
        </w:rPr>
        <w:t>u</w:t>
      </w:r>
      <w:r w:rsidR="003A5975">
        <w:rPr>
          <w:rFonts w:eastAsia="Calibri"/>
          <w:szCs w:val="24"/>
        </w:rPr>
        <w:t>giamės, kad dalyvaujame „</w:t>
      </w:r>
      <w:r w:rsidR="00006F83">
        <w:rPr>
          <w:rFonts w:eastAsia="Calibri"/>
          <w:szCs w:val="24"/>
        </w:rPr>
        <w:t>K</w:t>
      </w:r>
      <w:r w:rsidR="003A5975">
        <w:rPr>
          <w:rFonts w:eastAsia="Calibri"/>
          <w:szCs w:val="24"/>
        </w:rPr>
        <w:t>okybės krepšelis“ projekte. Iš pradžių buvome priskirti silpnos raiškos mokyk</w:t>
      </w:r>
      <w:r w:rsidR="007002EF">
        <w:rPr>
          <w:rFonts w:eastAsia="Calibri"/>
          <w:szCs w:val="24"/>
        </w:rPr>
        <w:t>l</w:t>
      </w:r>
      <w:r w:rsidR="003A5975">
        <w:rPr>
          <w:rFonts w:eastAsia="Calibri"/>
          <w:szCs w:val="24"/>
        </w:rPr>
        <w:t xml:space="preserve">oms. </w:t>
      </w:r>
      <w:r w:rsidR="00367B3F">
        <w:rPr>
          <w:rFonts w:eastAsia="Calibri"/>
          <w:szCs w:val="24"/>
        </w:rPr>
        <w:t>Mūsų komanda išsikėlė užduotį – suk</w:t>
      </w:r>
      <w:r w:rsidR="006059E0">
        <w:rPr>
          <w:rFonts w:eastAsia="Calibri"/>
          <w:szCs w:val="24"/>
        </w:rPr>
        <w:t>u</w:t>
      </w:r>
      <w:r w:rsidR="00367B3F">
        <w:rPr>
          <w:rFonts w:eastAsia="Calibri"/>
          <w:szCs w:val="24"/>
        </w:rPr>
        <w:t>rti instrumentą, k</w:t>
      </w:r>
      <w:r w:rsidR="009534AD">
        <w:rPr>
          <w:rFonts w:eastAsia="Calibri"/>
          <w:szCs w:val="24"/>
        </w:rPr>
        <w:t xml:space="preserve">uris padėtų mokytojui nepildyti popierinio varianto, kad </w:t>
      </w:r>
      <w:r w:rsidR="005806A9">
        <w:rPr>
          <w:rFonts w:eastAsia="Calibri"/>
          <w:szCs w:val="24"/>
        </w:rPr>
        <w:t xml:space="preserve">būtų efektyvus ir greitas, </w:t>
      </w:r>
      <w:r w:rsidR="004F3332">
        <w:rPr>
          <w:rFonts w:eastAsia="Calibri"/>
          <w:szCs w:val="24"/>
        </w:rPr>
        <w:t xml:space="preserve">naudingas mokiniui, mokytojui ir tėvams. </w:t>
      </w:r>
      <w:r w:rsidR="00AC29EF">
        <w:rPr>
          <w:rFonts w:eastAsia="Calibri"/>
          <w:szCs w:val="24"/>
        </w:rPr>
        <w:t xml:space="preserve">Buvo sukurtas mokinių individualios pažangos stebėjimo ir fiksavimo </w:t>
      </w:r>
      <w:r w:rsidR="006F1168">
        <w:rPr>
          <w:rFonts w:eastAsia="Calibri"/>
          <w:szCs w:val="24"/>
        </w:rPr>
        <w:t xml:space="preserve">instrumentas. Jį išbandėme pilotinėse klasėse. </w:t>
      </w:r>
      <w:r w:rsidR="00006F83">
        <w:rPr>
          <w:rFonts w:eastAsia="Calibri"/>
          <w:szCs w:val="24"/>
        </w:rPr>
        <w:t>Ateityje t</w:t>
      </w:r>
      <w:r w:rsidR="00A16820">
        <w:rPr>
          <w:rFonts w:eastAsia="Calibri"/>
          <w:szCs w:val="24"/>
        </w:rPr>
        <w:t xml:space="preserve">ikimės pasidalinti su kitomis mokyklomis. </w:t>
      </w:r>
      <w:r w:rsidR="0010008D">
        <w:rPr>
          <w:rFonts w:eastAsia="Calibri"/>
          <w:szCs w:val="24"/>
        </w:rPr>
        <w:t xml:space="preserve">Aišku, jį dar reikės tobulinti, nes matome neatitikimų </w:t>
      </w:r>
      <w:r w:rsidR="007019A0">
        <w:rPr>
          <w:rFonts w:eastAsia="Calibri"/>
          <w:szCs w:val="24"/>
        </w:rPr>
        <w:t>su informacinėmis technologijomis</w:t>
      </w:r>
      <w:r w:rsidR="00B553C8">
        <w:rPr>
          <w:rFonts w:eastAsia="Calibri"/>
          <w:szCs w:val="24"/>
        </w:rPr>
        <w:t xml:space="preserve">. Rugsėjo mėnesį turėjome iššūkį, nes </w:t>
      </w:r>
      <w:r w:rsidR="001351C9">
        <w:rPr>
          <w:rFonts w:eastAsia="Calibri"/>
          <w:szCs w:val="24"/>
        </w:rPr>
        <w:t xml:space="preserve">mokykloje neturėjome muzikos mokytojo, bet jį radome ir manome, kad muzikinis lavinimas vyks sėkmingai. </w:t>
      </w:r>
      <w:r w:rsidR="001B5ECB">
        <w:rPr>
          <w:rFonts w:eastAsia="Calibri"/>
          <w:szCs w:val="24"/>
        </w:rPr>
        <w:t>Dėl int</w:t>
      </w:r>
      <w:r w:rsidR="00BD445A">
        <w:rPr>
          <w:rFonts w:eastAsia="Calibri"/>
          <w:szCs w:val="24"/>
        </w:rPr>
        <w:t>e</w:t>
      </w:r>
      <w:r w:rsidR="001B5ECB">
        <w:rPr>
          <w:rFonts w:eastAsia="Calibri"/>
          <w:szCs w:val="24"/>
        </w:rPr>
        <w:t>rn</w:t>
      </w:r>
      <w:r w:rsidR="00BD445A">
        <w:rPr>
          <w:rFonts w:eastAsia="Calibri"/>
          <w:szCs w:val="24"/>
        </w:rPr>
        <w:t>e</w:t>
      </w:r>
      <w:r w:rsidR="001B5ECB">
        <w:rPr>
          <w:rFonts w:eastAsia="Calibri"/>
          <w:szCs w:val="24"/>
        </w:rPr>
        <w:t>to svetainės adreso nuostatuose</w:t>
      </w:r>
      <w:r w:rsidR="00BD445A">
        <w:rPr>
          <w:rFonts w:eastAsia="Calibri"/>
          <w:szCs w:val="24"/>
        </w:rPr>
        <w:t>: jis buvo pakeistas</w:t>
      </w:r>
      <w:r w:rsidR="00894F1C">
        <w:rPr>
          <w:rFonts w:eastAsia="Calibri"/>
          <w:szCs w:val="24"/>
        </w:rPr>
        <w:t>.</w:t>
      </w:r>
    </w:p>
    <w:p w14:paraId="6018E096" w14:textId="58AF443E" w:rsidR="00894F1C" w:rsidRDefault="00894F1C" w:rsidP="00914800">
      <w:pPr>
        <w:ind w:firstLine="0"/>
        <w:rPr>
          <w:rFonts w:eastAsia="Calibri"/>
          <w:szCs w:val="24"/>
        </w:rPr>
      </w:pPr>
      <w:r>
        <w:rPr>
          <w:rFonts w:eastAsia="Calibri"/>
          <w:szCs w:val="24"/>
        </w:rPr>
        <w:t xml:space="preserve">                   Tarybos narys Viktoras </w:t>
      </w:r>
      <w:proofErr w:type="spellStart"/>
      <w:r>
        <w:rPr>
          <w:rFonts w:eastAsia="Calibri"/>
          <w:szCs w:val="24"/>
        </w:rPr>
        <w:t>Krajinas</w:t>
      </w:r>
      <w:proofErr w:type="spellEnd"/>
      <w:r>
        <w:rPr>
          <w:rFonts w:eastAsia="Calibri"/>
          <w:szCs w:val="24"/>
        </w:rPr>
        <w:t xml:space="preserve"> padėkojo už plačią veiklą tokiu sunkiu </w:t>
      </w:r>
      <w:r w:rsidR="004B28CF">
        <w:rPr>
          <w:rFonts w:eastAsia="Calibri"/>
          <w:szCs w:val="24"/>
        </w:rPr>
        <w:t>pandemijos metu. Domina, kaip dažnai vykdote prevenci</w:t>
      </w:r>
      <w:r w:rsidR="00E257F7">
        <w:rPr>
          <w:rFonts w:eastAsia="Calibri"/>
          <w:szCs w:val="24"/>
        </w:rPr>
        <w:t>nę veiklą ir ar fiksuojate pažeidimus?</w:t>
      </w:r>
    </w:p>
    <w:p w14:paraId="7C8B4ADD" w14:textId="7AEB8158" w:rsidR="00E257F7" w:rsidRDefault="00E257F7" w:rsidP="00914800">
      <w:pPr>
        <w:ind w:firstLine="0"/>
        <w:rPr>
          <w:rFonts w:eastAsia="Calibri"/>
          <w:szCs w:val="24"/>
        </w:rPr>
      </w:pPr>
      <w:r>
        <w:rPr>
          <w:rFonts w:eastAsia="Calibri"/>
          <w:szCs w:val="24"/>
        </w:rPr>
        <w:t xml:space="preserve">                   Rietavo sav. Tverų gimnazijos direktorė Gitana Kužmarskytė: </w:t>
      </w:r>
      <w:r w:rsidR="0087514B">
        <w:rPr>
          <w:rFonts w:eastAsia="Calibri"/>
          <w:szCs w:val="24"/>
        </w:rPr>
        <w:t>prevencinė veikla mokyk</w:t>
      </w:r>
      <w:r w:rsidR="00383960">
        <w:rPr>
          <w:rFonts w:eastAsia="Calibri"/>
          <w:szCs w:val="24"/>
        </w:rPr>
        <w:t>l</w:t>
      </w:r>
      <w:r w:rsidR="0087514B">
        <w:rPr>
          <w:rFonts w:eastAsia="Calibri"/>
          <w:szCs w:val="24"/>
        </w:rPr>
        <w:t xml:space="preserve">oje vykdoma. Žalingų įpročių prevencija integruota į mokomuosius dalykus. </w:t>
      </w:r>
      <w:r w:rsidR="00383960">
        <w:rPr>
          <w:rFonts w:eastAsia="Calibri"/>
          <w:szCs w:val="24"/>
        </w:rPr>
        <w:t>V</w:t>
      </w:r>
      <w:r w:rsidR="0087514B">
        <w:rPr>
          <w:rFonts w:eastAsia="Calibri"/>
          <w:szCs w:val="24"/>
        </w:rPr>
        <w:t>ykdom</w:t>
      </w:r>
      <w:r w:rsidR="00C30F92">
        <w:rPr>
          <w:rFonts w:eastAsia="Calibri"/>
          <w:szCs w:val="24"/>
        </w:rPr>
        <w:t>a nuolat.</w:t>
      </w:r>
    </w:p>
    <w:p w14:paraId="37CE1916" w14:textId="6077053A" w:rsidR="009D25DB" w:rsidRDefault="009D25DB" w:rsidP="00914800">
      <w:pPr>
        <w:ind w:firstLine="0"/>
        <w:rPr>
          <w:rFonts w:eastAsia="Calibri"/>
          <w:szCs w:val="24"/>
        </w:rPr>
      </w:pPr>
      <w:r>
        <w:rPr>
          <w:rFonts w:eastAsia="Calibri"/>
          <w:szCs w:val="24"/>
        </w:rPr>
        <w:t xml:space="preserve">                  </w:t>
      </w:r>
      <w:r w:rsidR="000E7B38">
        <w:rPr>
          <w:rFonts w:eastAsia="Calibri"/>
          <w:szCs w:val="24"/>
        </w:rPr>
        <w:t>Tarybos narys Alfredas Mockus: klausiu to paties, kaip ir Rietavo Lauryno Ivinskio gimnazijos direktoriaus</w:t>
      </w:r>
      <w:r w:rsidR="00EF064A">
        <w:rPr>
          <w:rFonts w:eastAsia="Calibri"/>
          <w:szCs w:val="24"/>
        </w:rPr>
        <w:t>, su kokiais iššūkiais praėjusiais metais susidūrėte ir kokių kompete</w:t>
      </w:r>
      <w:r w:rsidR="00E32049">
        <w:rPr>
          <w:rFonts w:eastAsia="Calibri"/>
          <w:szCs w:val="24"/>
        </w:rPr>
        <w:t>n</w:t>
      </w:r>
      <w:r w:rsidR="00EF064A">
        <w:rPr>
          <w:rFonts w:eastAsia="Calibri"/>
          <w:szCs w:val="24"/>
        </w:rPr>
        <w:t>cijų jums, kaip vadovei, prireikė?</w:t>
      </w:r>
      <w:r w:rsidR="0013797C">
        <w:rPr>
          <w:rFonts w:eastAsia="Calibri"/>
          <w:szCs w:val="24"/>
        </w:rPr>
        <w:t xml:space="preserve"> Kokia situacija su kolektyvine sutartimi? Kiek žinau, pasirašymo procesas užsitęsęs.</w:t>
      </w:r>
    </w:p>
    <w:p w14:paraId="74F2F976" w14:textId="3FE9FB52" w:rsidR="00EF064A" w:rsidRDefault="00EF064A" w:rsidP="00914800">
      <w:pPr>
        <w:ind w:firstLine="0"/>
        <w:rPr>
          <w:rFonts w:eastAsia="Calibri"/>
          <w:szCs w:val="24"/>
        </w:rPr>
      </w:pPr>
      <w:r>
        <w:rPr>
          <w:rFonts w:eastAsia="Calibri"/>
          <w:szCs w:val="24"/>
        </w:rPr>
        <w:t xml:space="preserve">                   Rietavo sav. Tverų gimnazijos direktorė Gitana Kužmarskytė:</w:t>
      </w:r>
      <w:r w:rsidR="00E32049">
        <w:rPr>
          <w:rFonts w:eastAsia="Calibri"/>
          <w:szCs w:val="24"/>
        </w:rPr>
        <w:t xml:space="preserve"> </w:t>
      </w:r>
      <w:r w:rsidR="00261F2C">
        <w:rPr>
          <w:rFonts w:eastAsia="Calibri"/>
          <w:szCs w:val="24"/>
        </w:rPr>
        <w:t xml:space="preserve">pradėsiu nuo paskutinio klausimo. Sutarties pasirašymas nėra užsitęsęs. Viskas sudėliota, lieka suderinti. </w:t>
      </w:r>
      <w:r w:rsidR="00D760BA">
        <w:rPr>
          <w:rFonts w:eastAsia="Calibri"/>
          <w:szCs w:val="24"/>
        </w:rPr>
        <w:t>Planavome vasario mėn</w:t>
      </w:r>
      <w:r w:rsidR="003A74B1">
        <w:rPr>
          <w:rFonts w:eastAsia="Calibri"/>
          <w:szCs w:val="24"/>
        </w:rPr>
        <w:t xml:space="preserve">esį surengti konferenciją, bet dėl didelio sergamumo atidėjome. </w:t>
      </w:r>
      <w:r w:rsidR="00775C72">
        <w:rPr>
          <w:rFonts w:eastAsia="Calibri"/>
          <w:szCs w:val="24"/>
        </w:rPr>
        <w:t xml:space="preserve">Sudėtingi buvo ne vieneri </w:t>
      </w:r>
      <w:r w:rsidR="00775C72">
        <w:rPr>
          <w:rFonts w:eastAsia="Calibri"/>
          <w:szCs w:val="24"/>
        </w:rPr>
        <w:lastRenderedPageBreak/>
        <w:t>metai. Reikia padėkoti moky</w:t>
      </w:r>
      <w:r w:rsidR="0030308B">
        <w:rPr>
          <w:rFonts w:eastAsia="Calibri"/>
          <w:szCs w:val="24"/>
        </w:rPr>
        <w:t>to</w:t>
      </w:r>
      <w:r w:rsidR="00775C72">
        <w:rPr>
          <w:rFonts w:eastAsia="Calibri"/>
          <w:szCs w:val="24"/>
        </w:rPr>
        <w:t>j</w:t>
      </w:r>
      <w:r w:rsidR="0030308B">
        <w:rPr>
          <w:rFonts w:eastAsia="Calibri"/>
          <w:szCs w:val="24"/>
        </w:rPr>
        <w:t>a</w:t>
      </w:r>
      <w:r w:rsidR="00775C72">
        <w:rPr>
          <w:rFonts w:eastAsia="Calibri"/>
          <w:szCs w:val="24"/>
        </w:rPr>
        <w:t>ms</w:t>
      </w:r>
      <w:r w:rsidR="0030308B">
        <w:rPr>
          <w:rFonts w:eastAsia="Calibri"/>
          <w:szCs w:val="24"/>
        </w:rPr>
        <w:t xml:space="preserve"> už p</w:t>
      </w:r>
      <w:r w:rsidR="00052106">
        <w:rPr>
          <w:rFonts w:eastAsia="Calibri"/>
          <w:szCs w:val="24"/>
        </w:rPr>
        <w:t xml:space="preserve">riimtus iššūkius ir </w:t>
      </w:r>
      <w:r w:rsidR="00775C72">
        <w:rPr>
          <w:rFonts w:eastAsia="Calibri"/>
          <w:szCs w:val="24"/>
        </w:rPr>
        <w:t xml:space="preserve"> </w:t>
      </w:r>
      <w:r w:rsidR="00052106">
        <w:rPr>
          <w:rFonts w:eastAsia="Calibri"/>
          <w:szCs w:val="24"/>
        </w:rPr>
        <w:t xml:space="preserve">gebėjimą greitai persiorientuoti. </w:t>
      </w:r>
      <w:r w:rsidR="00F779B3">
        <w:rPr>
          <w:rFonts w:eastAsia="Calibri"/>
          <w:szCs w:val="24"/>
        </w:rPr>
        <w:t xml:space="preserve">Man, kaip vadovei, </w:t>
      </w:r>
      <w:r w:rsidR="00DB3C0A">
        <w:rPr>
          <w:rFonts w:eastAsia="Calibri"/>
          <w:szCs w:val="24"/>
        </w:rPr>
        <w:t xml:space="preserve">labiausiai „išsiugdė“ gebėjimas greitai priimti sprendimus. </w:t>
      </w:r>
    </w:p>
    <w:p w14:paraId="4E7ADB6F" w14:textId="396E1EE3" w:rsidR="006B2526" w:rsidRDefault="006B2526" w:rsidP="00914800">
      <w:pPr>
        <w:ind w:firstLine="0"/>
        <w:rPr>
          <w:rFonts w:eastAsia="Calibri"/>
          <w:szCs w:val="24"/>
        </w:rPr>
      </w:pPr>
      <w:r>
        <w:rPr>
          <w:rFonts w:eastAsia="Calibri"/>
          <w:szCs w:val="24"/>
        </w:rPr>
        <w:t xml:space="preserve">                   Tarybos narys Algimantas Mickus: </w:t>
      </w:r>
      <w:r w:rsidR="00D004B4">
        <w:rPr>
          <w:rFonts w:eastAsia="Calibri"/>
          <w:szCs w:val="24"/>
        </w:rPr>
        <w:t>ataskaitoje</w:t>
      </w:r>
      <w:r w:rsidR="00E91445">
        <w:rPr>
          <w:rFonts w:eastAsia="Calibri"/>
          <w:szCs w:val="24"/>
        </w:rPr>
        <w:t xml:space="preserve"> </w:t>
      </w:r>
      <w:r w:rsidR="00D004B4">
        <w:rPr>
          <w:rFonts w:eastAsia="Calibri"/>
          <w:szCs w:val="24"/>
        </w:rPr>
        <w:t>pateikiate, kiek ir kokios insti</w:t>
      </w:r>
      <w:r w:rsidR="0078156D">
        <w:rPr>
          <w:rFonts w:eastAsia="Calibri"/>
          <w:szCs w:val="24"/>
        </w:rPr>
        <w:t xml:space="preserve">tucijos praėjusiais metais tikrino įstaigą, bet nieko nerašote, kas nustatyta tikrinimų metu. Būtų gerai kitų metų ataskaitoje apie tai plačiau </w:t>
      </w:r>
      <w:r w:rsidR="00E91445">
        <w:rPr>
          <w:rFonts w:eastAsia="Calibri"/>
          <w:szCs w:val="24"/>
        </w:rPr>
        <w:t xml:space="preserve">pakalbėti. </w:t>
      </w:r>
    </w:p>
    <w:p w14:paraId="50A3C235" w14:textId="5C788446" w:rsidR="00E91445" w:rsidRDefault="00E91445" w:rsidP="00914800">
      <w:pPr>
        <w:ind w:firstLine="0"/>
        <w:rPr>
          <w:rFonts w:eastAsia="Calibri"/>
          <w:szCs w:val="24"/>
        </w:rPr>
      </w:pPr>
      <w:r>
        <w:rPr>
          <w:rFonts w:eastAsia="Calibri"/>
          <w:szCs w:val="24"/>
        </w:rPr>
        <w:t xml:space="preserve">                   Rietavo sav. Tverų gimnazijos direktorė Gitana Kužmarskytė: džiaugiamės tuo, kad reikšmin</w:t>
      </w:r>
      <w:r w:rsidR="00D11E95">
        <w:rPr>
          <w:rFonts w:eastAsia="Calibri"/>
          <w:szCs w:val="24"/>
        </w:rPr>
        <w:t>g</w:t>
      </w:r>
      <w:r>
        <w:rPr>
          <w:rFonts w:eastAsia="Calibri"/>
          <w:szCs w:val="24"/>
        </w:rPr>
        <w:t>ų ir didelių pažeidimų</w:t>
      </w:r>
      <w:r w:rsidR="00D11E95">
        <w:rPr>
          <w:rFonts w:eastAsia="Calibri"/>
          <w:szCs w:val="24"/>
        </w:rPr>
        <w:t xml:space="preserve"> nerasta, dėl to nieko nerašėme. </w:t>
      </w:r>
    </w:p>
    <w:p w14:paraId="167760DA" w14:textId="11AFFCE5" w:rsidR="00325EC4" w:rsidRDefault="00325EC4" w:rsidP="00914800">
      <w:pPr>
        <w:ind w:firstLine="0"/>
      </w:pPr>
      <w:r>
        <w:rPr>
          <w:rFonts w:eastAsia="Calibri"/>
          <w:szCs w:val="24"/>
        </w:rPr>
        <w:t xml:space="preserve">                   Savivaldybės meras Anta</w:t>
      </w:r>
      <w:r w:rsidR="00FD2E4D">
        <w:rPr>
          <w:rFonts w:eastAsia="Calibri"/>
          <w:szCs w:val="24"/>
        </w:rPr>
        <w:t>n</w:t>
      </w:r>
      <w:r>
        <w:rPr>
          <w:rFonts w:eastAsia="Calibri"/>
          <w:szCs w:val="24"/>
        </w:rPr>
        <w:t>as Černeckis pasidžiaugė, kad direkt</w:t>
      </w:r>
      <w:r w:rsidR="00FD2E4D">
        <w:rPr>
          <w:rFonts w:eastAsia="Calibri"/>
          <w:szCs w:val="24"/>
        </w:rPr>
        <w:t>o</w:t>
      </w:r>
      <w:r>
        <w:rPr>
          <w:rFonts w:eastAsia="Calibri"/>
          <w:szCs w:val="24"/>
        </w:rPr>
        <w:t>rė pr</w:t>
      </w:r>
      <w:r w:rsidR="00B25853">
        <w:rPr>
          <w:rFonts w:eastAsia="Calibri"/>
          <w:szCs w:val="24"/>
        </w:rPr>
        <w:t>a</w:t>
      </w:r>
      <w:r>
        <w:rPr>
          <w:rFonts w:eastAsia="Calibri"/>
          <w:szCs w:val="24"/>
        </w:rPr>
        <w:t>ėjusiais metais turėjo tris iššūkius</w:t>
      </w:r>
      <w:r w:rsidR="00FD2E4D">
        <w:rPr>
          <w:rFonts w:eastAsia="Calibri"/>
          <w:szCs w:val="24"/>
        </w:rPr>
        <w:t xml:space="preserve">: suvaldyti pandemiją, būti statybininke ir vykdyti „Kokybės krepšelį“. </w:t>
      </w:r>
    </w:p>
    <w:p w14:paraId="7ED28AD8" w14:textId="2845F5D1" w:rsidR="003944D4" w:rsidRPr="007D4DE3" w:rsidRDefault="00914800" w:rsidP="00914800">
      <w:pPr>
        <w:ind w:firstLine="0"/>
      </w:pPr>
      <w:r>
        <w:t xml:space="preserve">                   </w:t>
      </w:r>
      <w:r w:rsidR="003944D4" w:rsidRPr="007D4DE3">
        <w:t xml:space="preserve">Balsuota už pateiktą sprendimo projektą – </w:t>
      </w:r>
      <w:r w:rsidR="003A0533">
        <w:t>1</w:t>
      </w:r>
      <w:r w:rsidR="008B0354">
        <w:t>6</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51CF0BEF"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4A7916">
        <w:t xml:space="preserve">Pritarimas </w:t>
      </w:r>
      <w:proofErr w:type="spellStart"/>
      <w:r w:rsidR="004A7916">
        <w:t>Žadvainių</w:t>
      </w:r>
      <w:proofErr w:type="spellEnd"/>
      <w:r w:rsidR="004A7916">
        <w:t xml:space="preserve"> pagrindinės mokyklos 2021 metų veiklos ataskaitai</w:t>
      </w:r>
      <w:r w:rsidR="005D41D1">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52A0AD0B" w14:textId="4A84B1D1" w:rsidR="00914800" w:rsidRDefault="00C54A04" w:rsidP="00914800">
      <w:pPr>
        <w:autoSpaceDE w:val="0"/>
        <w:autoSpaceDN w:val="0"/>
        <w:adjustRightInd w:val="0"/>
        <w:ind w:firstLine="1080"/>
      </w:pPr>
      <w:r>
        <w:rPr>
          <w:i/>
        </w:rPr>
        <w:t xml:space="preserve"> </w:t>
      </w:r>
      <w:r w:rsidR="004A7916">
        <w:t xml:space="preserve">Švietimo, kultūros ir sporto komiteto pirmininkė Eglė </w:t>
      </w:r>
      <w:proofErr w:type="spellStart"/>
      <w:r w:rsidR="004A7916">
        <w:t>Fabijonavičienė</w:t>
      </w:r>
      <w:proofErr w:type="spellEnd"/>
      <w:r w:rsidR="004A7916">
        <w:t xml:space="preserve"> teikė sprendimo projektą – </w:t>
      </w:r>
      <w:bookmarkStart w:id="6" w:name="_Hlk96419441"/>
      <w:r w:rsidR="004A7916">
        <w:t>p</w:t>
      </w:r>
      <w:r w:rsidR="004A7916" w:rsidRPr="00936BB5">
        <w:rPr>
          <w:lang w:eastAsia="lt-LT"/>
        </w:rPr>
        <w:t>ritarti</w:t>
      </w:r>
      <w:bookmarkEnd w:id="6"/>
      <w:r w:rsidR="004A7916">
        <w:t xml:space="preserve"> </w:t>
      </w:r>
      <w:proofErr w:type="spellStart"/>
      <w:r w:rsidR="004A7916">
        <w:t>Žadvainių</w:t>
      </w:r>
      <w:proofErr w:type="spellEnd"/>
      <w:r w:rsidR="004A7916">
        <w:t xml:space="preserve"> pagrindinės mokyklos 2021 metų veiklos ataskaitai</w:t>
      </w:r>
      <w:r w:rsidR="00914800">
        <w:t xml:space="preserve"> (pridedama).</w:t>
      </w:r>
    </w:p>
    <w:p w14:paraId="5FA675B1" w14:textId="2574FDEA" w:rsidR="001D1B02" w:rsidRDefault="001D1B02" w:rsidP="00914800">
      <w:pPr>
        <w:autoSpaceDE w:val="0"/>
        <w:autoSpaceDN w:val="0"/>
        <w:adjustRightInd w:val="0"/>
        <w:ind w:firstLine="1080"/>
      </w:pPr>
      <w:r>
        <w:t xml:space="preserve"> Tarybos narys Alfredas Mockus pateikė </w:t>
      </w:r>
      <w:r w:rsidR="00570FB6">
        <w:t xml:space="preserve">tuos pačius klausimus, kaip ir ankstesnių įstaigų vadovams. </w:t>
      </w:r>
    </w:p>
    <w:p w14:paraId="3E021592" w14:textId="701146AE" w:rsidR="009E1C1D" w:rsidRDefault="00CB0FC8" w:rsidP="00324553">
      <w:pPr>
        <w:autoSpaceDE w:val="0"/>
        <w:autoSpaceDN w:val="0"/>
        <w:adjustRightInd w:val="0"/>
        <w:ind w:firstLine="1080"/>
      </w:pPr>
      <w:bookmarkStart w:id="7" w:name="_Hlk97582711"/>
      <w:r>
        <w:t xml:space="preserve"> Laikinai einantis</w:t>
      </w:r>
      <w:r w:rsidR="005E01FF">
        <w:t xml:space="preserve"> </w:t>
      </w:r>
      <w:bookmarkStart w:id="8" w:name="_Hlk97582468"/>
      <w:proofErr w:type="spellStart"/>
      <w:r w:rsidR="005C03A9">
        <w:t>Žadvainių</w:t>
      </w:r>
      <w:proofErr w:type="spellEnd"/>
      <w:r w:rsidR="005C03A9">
        <w:t xml:space="preserve"> pagrindinės mokyklos </w:t>
      </w:r>
      <w:r w:rsidR="00381F83">
        <w:t>direktori</w:t>
      </w:r>
      <w:r>
        <w:t>a</w:t>
      </w:r>
      <w:r w:rsidR="00381F83">
        <w:t xml:space="preserve">us </w:t>
      </w:r>
      <w:r>
        <w:t xml:space="preserve">pareigas </w:t>
      </w:r>
      <w:r w:rsidR="00381F83">
        <w:t xml:space="preserve">Sigitas </w:t>
      </w:r>
      <w:proofErr w:type="spellStart"/>
      <w:r w:rsidR="00381F83">
        <w:t>Kažukauskas</w:t>
      </w:r>
      <w:bookmarkEnd w:id="8"/>
      <w:proofErr w:type="spellEnd"/>
      <w:r w:rsidR="00D170C8">
        <w:t xml:space="preserve">: </w:t>
      </w:r>
      <w:bookmarkEnd w:id="7"/>
      <w:r w:rsidR="00570FB6">
        <w:t>iššūkiai tokie patys</w:t>
      </w:r>
      <w:r w:rsidR="0005641D">
        <w:t>,</w:t>
      </w:r>
      <w:r w:rsidR="00570FB6">
        <w:t xml:space="preserve"> kaip ir kitose mokyklose. Mokiniai buvo aprūpinti </w:t>
      </w:r>
      <w:r w:rsidR="004E6F58">
        <w:t xml:space="preserve">kompiuteriais. </w:t>
      </w:r>
      <w:r w:rsidR="00324553">
        <w:t>Nuo rugsėjo 1 d., kai grįžome į klases, mums buvo lengviau</w:t>
      </w:r>
      <w:r w:rsidR="002517F2">
        <w:t>, nes mokinių sirgo mažai, todėl nereikėjo hibridinio mokymo</w:t>
      </w:r>
      <w:r w:rsidR="0034073D">
        <w:t>. Įgytos kompetencijos: greitas sprendimų priėmimas, reagavimas į situaciją</w:t>
      </w:r>
      <w:r w:rsidR="00AF2098">
        <w:t xml:space="preserve">, mokinių aprūpinimas priemonėmis. </w:t>
      </w:r>
    </w:p>
    <w:p w14:paraId="00B42DA0" w14:textId="6352D019" w:rsidR="009E1C1D" w:rsidRDefault="009E1C1D" w:rsidP="00324553">
      <w:pPr>
        <w:autoSpaceDE w:val="0"/>
        <w:autoSpaceDN w:val="0"/>
        <w:adjustRightInd w:val="0"/>
        <w:ind w:firstLine="1080"/>
      </w:pPr>
      <w:r>
        <w:t xml:space="preserve">  Tarybos narys </w:t>
      </w:r>
      <w:r w:rsidR="009651A7">
        <w:t xml:space="preserve">Juozas </w:t>
      </w:r>
      <w:proofErr w:type="spellStart"/>
      <w:r w:rsidR="009651A7">
        <w:t>Barsteiga</w:t>
      </w:r>
      <w:proofErr w:type="spellEnd"/>
      <w:r w:rsidR="009651A7">
        <w:t xml:space="preserve"> pasidžiaugė, kad mokyklos vadovas rūpinasi ne tik </w:t>
      </w:r>
      <w:r w:rsidR="00771D43">
        <w:t xml:space="preserve">mokinių sportine veikla, bet ir menine. Mokiniai sėkmingai įsitraukė į teatro veiklą. </w:t>
      </w:r>
      <w:r w:rsidR="006D1820">
        <w:t>Klausė, kaip jiems sekasi?</w:t>
      </w:r>
    </w:p>
    <w:p w14:paraId="7B0635CE" w14:textId="56D7DF22" w:rsidR="006D1820" w:rsidRDefault="006D1820" w:rsidP="00324553">
      <w:pPr>
        <w:autoSpaceDE w:val="0"/>
        <w:autoSpaceDN w:val="0"/>
        <w:adjustRightInd w:val="0"/>
        <w:ind w:firstLine="1080"/>
      </w:pPr>
      <w:r>
        <w:t xml:space="preserve">  </w:t>
      </w:r>
      <w:r w:rsidR="00CB0FC8">
        <w:t xml:space="preserve">Laikinai einantis </w:t>
      </w:r>
      <w:proofErr w:type="spellStart"/>
      <w:r w:rsidR="00CB0FC8">
        <w:t>Žadvainių</w:t>
      </w:r>
      <w:proofErr w:type="spellEnd"/>
      <w:r w:rsidR="00CB0FC8">
        <w:t xml:space="preserve"> pagrindinės mokyklos direktoriaus pareigas Sigitas </w:t>
      </w:r>
      <w:proofErr w:type="spellStart"/>
      <w:r w:rsidR="00CB0FC8">
        <w:t>Kažukauskas</w:t>
      </w:r>
      <w:proofErr w:type="spellEnd"/>
      <w:r w:rsidR="00CB0FC8">
        <w:t xml:space="preserve">: </w:t>
      </w:r>
      <w:r w:rsidR="009D7A45">
        <w:t>stengiamės dalyvauti visur, kur ga</w:t>
      </w:r>
      <w:r w:rsidR="004E170A">
        <w:t xml:space="preserve">lime. </w:t>
      </w:r>
      <w:r w:rsidR="00FD1223">
        <w:t>Sekasi įvairiai.</w:t>
      </w:r>
    </w:p>
    <w:p w14:paraId="7919076C" w14:textId="1407FF30" w:rsidR="00F02D29" w:rsidRPr="00D17458" w:rsidRDefault="00FD1223" w:rsidP="00FD1223">
      <w:pPr>
        <w:autoSpaceDE w:val="0"/>
        <w:autoSpaceDN w:val="0"/>
        <w:adjustRightInd w:val="0"/>
        <w:ind w:firstLine="0"/>
      </w:pPr>
      <w:r>
        <w:t xml:space="preserve">             </w:t>
      </w:r>
      <w:r w:rsidR="00E83539">
        <w:t xml:space="preserve">    </w:t>
      </w:r>
      <w:r w:rsidR="00914800">
        <w:t xml:space="preserve">   </w:t>
      </w:r>
      <w:r w:rsidR="00F02D29" w:rsidRPr="00D17458">
        <w:t>Balsuota už</w:t>
      </w:r>
      <w:r w:rsidR="00877F61" w:rsidRPr="00D17458">
        <w:t xml:space="preserve"> pateiktą sprendimo projektą – </w:t>
      </w:r>
      <w:r>
        <w:t>16</w:t>
      </w:r>
      <w:r w:rsidR="003A0533">
        <w:t xml:space="preserve"> už</w:t>
      </w:r>
      <w:r w:rsidR="003A0533" w:rsidRPr="007D4DE3">
        <w:t>.</w:t>
      </w:r>
    </w:p>
    <w:p w14:paraId="503EB7F7" w14:textId="7019AF9A"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540CA3C2"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4A7916">
        <w:t xml:space="preserve">Pritarimas </w:t>
      </w:r>
      <w:bookmarkStart w:id="9" w:name="_Hlk96419456"/>
      <w:r w:rsidR="004A7916">
        <w:t>Rietavo lopšelio</w:t>
      </w:r>
      <w:r w:rsidR="004511FA">
        <w:t>-</w:t>
      </w:r>
      <w:r w:rsidR="004A7916">
        <w:t>darželio 2021 metų veiklos ataskaitai</w:t>
      </w:r>
      <w:bookmarkEnd w:id="9"/>
      <w:r w:rsidR="00846B08">
        <w:t>.</w:t>
      </w:r>
    </w:p>
    <w:p w14:paraId="4314DCE1" w14:textId="21BB6ACE" w:rsidR="00914800" w:rsidRDefault="000C5E6F" w:rsidP="00914800">
      <w:pPr>
        <w:ind w:firstLine="567"/>
        <w:rPr>
          <w:spacing w:val="-4"/>
          <w:szCs w:val="24"/>
          <w:lang w:eastAsia="lt-LT"/>
        </w:rPr>
      </w:pPr>
      <w:r>
        <w:t xml:space="preserve">        </w:t>
      </w:r>
      <w:r w:rsidR="004A7916">
        <w:t xml:space="preserve"> </w:t>
      </w:r>
      <w:r w:rsidR="00914800">
        <w:t xml:space="preserve">Švietimo, kultūros ir sporto komiteto pirmininkė Eglė </w:t>
      </w:r>
      <w:proofErr w:type="spellStart"/>
      <w:r w:rsidR="00914800">
        <w:t>Fabijonavičienė</w:t>
      </w:r>
      <w:proofErr w:type="spellEnd"/>
      <w:r w:rsidR="004D373A">
        <w:t xml:space="preserve"> </w:t>
      </w:r>
      <w:r w:rsidR="005E0F7A">
        <w:t xml:space="preserve">teikė sprendimo projektą – </w:t>
      </w:r>
      <w:r w:rsidR="004A7916">
        <w:t>p</w:t>
      </w:r>
      <w:r w:rsidR="004A7916" w:rsidRPr="00936BB5">
        <w:rPr>
          <w:lang w:eastAsia="lt-LT"/>
        </w:rPr>
        <w:t>ritarti</w:t>
      </w:r>
      <w:r w:rsidR="004A7916" w:rsidRPr="002D1762">
        <w:rPr>
          <w:spacing w:val="-4"/>
          <w:szCs w:val="24"/>
          <w:lang w:eastAsia="lt-LT"/>
        </w:rPr>
        <w:t xml:space="preserve"> </w:t>
      </w:r>
      <w:r w:rsidR="004A7916">
        <w:t>Rietavo lopšelio</w:t>
      </w:r>
      <w:r w:rsidR="004511FA">
        <w:t>-</w:t>
      </w:r>
      <w:r w:rsidR="004A7916">
        <w:t>darželio 2021 metų veiklos ataskaitai</w:t>
      </w:r>
      <w:r w:rsidR="00914800" w:rsidRPr="002D1762">
        <w:rPr>
          <w:szCs w:val="24"/>
          <w:lang w:eastAsia="lt-LT"/>
        </w:rPr>
        <w:t xml:space="preserve"> </w:t>
      </w:r>
      <w:r w:rsidR="00914800" w:rsidRPr="002D1762">
        <w:rPr>
          <w:spacing w:val="-4"/>
          <w:szCs w:val="24"/>
          <w:lang w:eastAsia="lt-LT"/>
        </w:rPr>
        <w:t>(pridedama).</w:t>
      </w:r>
      <w:bookmarkStart w:id="10" w:name="part_e3dc89192b5a4a9bbd18c07f224087d4"/>
      <w:bookmarkEnd w:id="10"/>
    </w:p>
    <w:p w14:paraId="0C555714" w14:textId="7300AE94" w:rsidR="00CB0FC8" w:rsidRPr="002D1762" w:rsidRDefault="00E620A2" w:rsidP="001F3D45">
      <w:pPr>
        <w:tabs>
          <w:tab w:val="left" w:pos="1276"/>
          <w:tab w:val="left" w:pos="1701"/>
        </w:tabs>
        <w:ind w:left="-142" w:firstLine="0"/>
        <w:contextualSpacing/>
        <w:rPr>
          <w:rFonts w:eastAsia="Calibri"/>
          <w:szCs w:val="24"/>
          <w:lang w:eastAsia="lt-LT"/>
        </w:rPr>
      </w:pPr>
      <w:r>
        <w:rPr>
          <w:spacing w:val="-4"/>
          <w:szCs w:val="24"/>
          <w:lang w:eastAsia="lt-LT"/>
        </w:rPr>
        <w:t xml:space="preserve">           </w:t>
      </w:r>
      <w:r w:rsidR="00CB0FC8">
        <w:rPr>
          <w:spacing w:val="-4"/>
          <w:szCs w:val="24"/>
          <w:lang w:eastAsia="lt-LT"/>
        </w:rPr>
        <w:t xml:space="preserve">           Tarybos narys Algimantas Mickus: </w:t>
      </w:r>
      <w:r>
        <w:rPr>
          <w:spacing w:val="-4"/>
          <w:szCs w:val="24"/>
          <w:lang w:eastAsia="lt-LT"/>
        </w:rPr>
        <w:t>rašote, kad, d</w:t>
      </w:r>
      <w:r>
        <w:rPr>
          <w:szCs w:val="24"/>
          <w:lang w:eastAsia="lt-LT"/>
        </w:rPr>
        <w:t>augėjant vaikų su specialiaisiais poreikiais, didėja pagalbos mokiniui specialistų poreikis, jų darbo krūvis. Specialistams neužtenka darbo kabinetų, su vaikais dirbama salėje, grupių rūbinėlėse. Trūksta atskiros sporto salės, mažos patalpos buhalterijos darbuotojams, visuomenės sveikatos specialistui. S</w:t>
      </w:r>
      <w:r w:rsidR="001F3D45">
        <w:rPr>
          <w:szCs w:val="24"/>
          <w:lang w:eastAsia="lt-LT"/>
        </w:rPr>
        <w:t xml:space="preserve">prendimas </w:t>
      </w:r>
      <w:r>
        <w:rPr>
          <w:szCs w:val="24"/>
        </w:rPr>
        <w:t xml:space="preserve">– </w:t>
      </w:r>
      <w:r>
        <w:rPr>
          <w:szCs w:val="24"/>
          <w:lang w:eastAsia="lt-LT"/>
        </w:rPr>
        <w:t>Rietavo lopšelio-darželio priestato statyba. </w:t>
      </w:r>
      <w:r w:rsidR="001F3D45">
        <w:rPr>
          <w:szCs w:val="24"/>
          <w:lang w:eastAsia="lt-LT"/>
        </w:rPr>
        <w:t>Kaip įsivaizduojate, kas jame galėtų būti?</w:t>
      </w:r>
      <w:r w:rsidR="000A04BA">
        <w:rPr>
          <w:szCs w:val="24"/>
          <w:lang w:eastAsia="lt-LT"/>
        </w:rPr>
        <w:t xml:space="preserve"> Ar negalima įstaigos iškelti į buvusios Žemaitijos kolegijos </w:t>
      </w:r>
      <w:r w:rsidR="00571DBD">
        <w:rPr>
          <w:szCs w:val="24"/>
          <w:lang w:eastAsia="lt-LT"/>
        </w:rPr>
        <w:t>pastatus?</w:t>
      </w:r>
    </w:p>
    <w:p w14:paraId="39968D60" w14:textId="5D225278" w:rsidR="000D6591" w:rsidRDefault="00914800" w:rsidP="004A7916">
      <w:pPr>
        <w:ind w:firstLine="567"/>
      </w:pPr>
      <w:r>
        <w:rPr>
          <w:szCs w:val="24"/>
          <w:lang w:eastAsia="lt-LT"/>
        </w:rPr>
        <w:t xml:space="preserve">         </w:t>
      </w:r>
      <w:r w:rsidR="00E96557">
        <w:rPr>
          <w:szCs w:val="24"/>
          <w:lang w:eastAsia="lt-LT"/>
        </w:rPr>
        <w:t xml:space="preserve"> </w:t>
      </w:r>
      <w:bookmarkStart w:id="11" w:name="_Hlk97583283"/>
      <w:r w:rsidR="00E96557">
        <w:rPr>
          <w:szCs w:val="24"/>
          <w:lang w:eastAsia="lt-LT"/>
        </w:rPr>
        <w:t>Laikinai einanti Rietavo lopšelio</w:t>
      </w:r>
      <w:r w:rsidR="006D364D">
        <w:t>-</w:t>
      </w:r>
      <w:r w:rsidR="00CB08FA">
        <w:t xml:space="preserve">darželio direktorės pareigas Stefa </w:t>
      </w:r>
      <w:proofErr w:type="spellStart"/>
      <w:r w:rsidR="00CB08FA">
        <w:t>Steponaviči</w:t>
      </w:r>
      <w:r w:rsidR="006D364D">
        <w:t>u</w:t>
      </w:r>
      <w:r w:rsidR="00CB08FA">
        <w:t>tė</w:t>
      </w:r>
      <w:proofErr w:type="spellEnd"/>
      <w:r w:rsidR="00CB08FA">
        <w:t xml:space="preserve">: </w:t>
      </w:r>
      <w:bookmarkEnd w:id="11"/>
      <w:r w:rsidR="00571DBD">
        <w:t xml:space="preserve">kabinetų trūksta, nes </w:t>
      </w:r>
      <w:r w:rsidR="00AE71CF">
        <w:t>darželis projektuotas tik grupėms, apie atskirus kabinetus tuo metu nebuvo ne</w:t>
      </w:r>
      <w:r w:rsidR="006E1A46">
        <w:t>t kalbama. Jūsų pasiūlymo negaliu komentuo</w:t>
      </w:r>
      <w:r w:rsidR="00602CA8">
        <w:t>t</w:t>
      </w:r>
      <w:r w:rsidR="006E1A46">
        <w:t xml:space="preserve">i, nes mūsų vizija, kad darželis turi būti </w:t>
      </w:r>
      <w:r w:rsidR="00602CA8">
        <w:t xml:space="preserve">atskiras </w:t>
      </w:r>
      <w:r w:rsidR="006E1A46">
        <w:t>pastatas</w:t>
      </w:r>
      <w:r w:rsidR="00602CA8">
        <w:t>. Rietave buvo daug pirmų kartų, tai tikėkimės, kad tokie ir išlik</w:t>
      </w:r>
      <w:r w:rsidR="00D1577F">
        <w:t>sime</w:t>
      </w:r>
      <w:r w:rsidR="00602CA8">
        <w:t>, kad tėvai vaikus gal</w:t>
      </w:r>
      <w:r w:rsidR="00816DF6">
        <w:t>ė</w:t>
      </w:r>
      <w:r w:rsidR="00602CA8">
        <w:t>tų palikti saugiai, darbuotojai turėtų tinkamas darbo vietas ir pan.</w:t>
      </w:r>
    </w:p>
    <w:p w14:paraId="4DEF3286" w14:textId="154021A2" w:rsidR="0093767E" w:rsidRDefault="000D6591" w:rsidP="004A7916">
      <w:pPr>
        <w:ind w:firstLine="567"/>
      </w:pPr>
      <w:r>
        <w:t xml:space="preserve">           Savivaldybės meras Antanas Černeckis pritarė, kad pastato pritaikymas kainuoja daugiau, negu pastatyti</w:t>
      </w:r>
      <w:r w:rsidR="00816DF6" w:rsidRPr="00816DF6">
        <w:t xml:space="preserve"> </w:t>
      </w:r>
      <w:r w:rsidR="00816DF6">
        <w:t>naują</w:t>
      </w:r>
      <w:r>
        <w:t>. Dėl darželio išplėtimo: yra tokia galimybė</w:t>
      </w:r>
      <w:r w:rsidR="007E50DB">
        <w:t xml:space="preserve">, vakar kalbėjomės su CPVA atstovais. </w:t>
      </w:r>
      <w:r w:rsidR="00602CA8">
        <w:t xml:space="preserve"> </w:t>
      </w:r>
    </w:p>
    <w:p w14:paraId="0C20DA35" w14:textId="6A0EF050" w:rsidR="00D840FD" w:rsidRDefault="00D840FD" w:rsidP="004A7916">
      <w:pPr>
        <w:ind w:firstLine="567"/>
      </w:pPr>
      <w:r>
        <w:t xml:space="preserve">           Tarybos narys Juozas </w:t>
      </w:r>
      <w:proofErr w:type="spellStart"/>
      <w:r>
        <w:t>Barsteiga</w:t>
      </w:r>
      <w:proofErr w:type="spellEnd"/>
      <w:r>
        <w:t xml:space="preserve">: </w:t>
      </w:r>
      <w:r w:rsidR="00B5230A">
        <w:t>kokia situacija dėl privažiavimo prie darželio? Kalbu apie prekių atvežimą.</w:t>
      </w:r>
    </w:p>
    <w:p w14:paraId="5A2626AB" w14:textId="4809600A" w:rsidR="00B5230A" w:rsidRDefault="00B5230A" w:rsidP="004A7916">
      <w:pPr>
        <w:ind w:firstLine="567"/>
        <w:rPr>
          <w:color w:val="000000"/>
        </w:rPr>
      </w:pPr>
      <w:r>
        <w:t xml:space="preserve">           </w:t>
      </w:r>
      <w:r>
        <w:rPr>
          <w:szCs w:val="24"/>
          <w:lang w:eastAsia="lt-LT"/>
        </w:rPr>
        <w:t>Laikinai einanti Rietavo lopšelio</w:t>
      </w:r>
      <w:r w:rsidR="00816DF6">
        <w:t>-</w:t>
      </w:r>
      <w:r>
        <w:t xml:space="preserve">darželio direktorės pareigas Stefa </w:t>
      </w:r>
      <w:proofErr w:type="spellStart"/>
      <w:r>
        <w:t>Steponaviči</w:t>
      </w:r>
      <w:r w:rsidR="00816DF6">
        <w:t>u</w:t>
      </w:r>
      <w:r>
        <w:t>tė</w:t>
      </w:r>
      <w:proofErr w:type="spellEnd"/>
      <w:r>
        <w:t>: judėjimas didelis</w:t>
      </w:r>
      <w:r w:rsidR="00D6082A">
        <w:t xml:space="preserve">, </w:t>
      </w:r>
      <w:r w:rsidR="00C87E69">
        <w:t>jis neatitinka laikmečio</w:t>
      </w:r>
      <w:r w:rsidR="00D6082A">
        <w:t>.</w:t>
      </w:r>
    </w:p>
    <w:p w14:paraId="6C720C3A" w14:textId="46815C8D" w:rsidR="003A0533" w:rsidRPr="00D17458" w:rsidRDefault="00914800" w:rsidP="00914800">
      <w:pPr>
        <w:pStyle w:val="Sraopastraipa"/>
        <w:shd w:val="solid" w:color="FFFFFF" w:fill="FFFFFF"/>
        <w:tabs>
          <w:tab w:val="left" w:pos="993"/>
        </w:tabs>
        <w:ind w:left="0"/>
        <w:contextualSpacing/>
        <w:jc w:val="both"/>
      </w:pPr>
      <w:r>
        <w:rPr>
          <w:color w:val="000000"/>
        </w:rPr>
        <w:lastRenderedPageBreak/>
        <w:t xml:space="preserve">                  </w:t>
      </w:r>
      <w:r w:rsidR="007E50DB">
        <w:rPr>
          <w:color w:val="000000"/>
        </w:rPr>
        <w:t xml:space="preserve"> </w:t>
      </w:r>
      <w:r w:rsidR="00420CF7">
        <w:rPr>
          <w:color w:val="000000"/>
        </w:rPr>
        <w:t xml:space="preserve"> </w:t>
      </w:r>
      <w:r w:rsidR="00D43B05" w:rsidRPr="00D17458">
        <w:t>Balsuota už pateiktą sprendimo projektą –</w:t>
      </w:r>
      <w:r w:rsidR="00D840FD">
        <w:t xml:space="preserve"> 16</w:t>
      </w:r>
      <w:r w:rsidR="003A0533">
        <w:t xml:space="preserve"> už</w:t>
      </w:r>
      <w:r w:rsidR="003A0533" w:rsidRPr="007D4DE3">
        <w:t>.</w:t>
      </w:r>
    </w:p>
    <w:p w14:paraId="6E4C0D32" w14:textId="4504F2D9"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7B484A28" w:rsidR="00DB6AE5" w:rsidRDefault="00863BDB" w:rsidP="00930788">
      <w:pPr>
        <w:pStyle w:val="Sraopastraipa"/>
        <w:numPr>
          <w:ilvl w:val="0"/>
          <w:numId w:val="5"/>
        </w:numPr>
        <w:ind w:left="0" w:firstLine="1134"/>
        <w:contextualSpacing/>
      </w:pPr>
      <w:r>
        <w:t xml:space="preserve">SVARSTYTA. </w:t>
      </w:r>
      <w:bookmarkStart w:id="12" w:name="_Hlk96419522"/>
      <w:r w:rsidR="00930788">
        <w:t>P</w:t>
      </w:r>
      <w:r w:rsidR="004A7916">
        <w:t>ritarim</w:t>
      </w:r>
      <w:r w:rsidR="00930788">
        <w:t>as</w:t>
      </w:r>
      <w:r w:rsidR="004A7916">
        <w:t xml:space="preserve"> Rietavo Mykolo Kleopo Oginskio meno mokyklos 2021 metų veiklos ataskaitai</w:t>
      </w:r>
      <w:bookmarkEnd w:id="12"/>
      <w:r w:rsidR="00930788">
        <w:t>.</w:t>
      </w:r>
    </w:p>
    <w:p w14:paraId="22F985E8" w14:textId="03B19347" w:rsidR="00DC17F8" w:rsidRDefault="00DC17F8" w:rsidP="00930788">
      <w:pPr>
        <w:ind w:firstLine="1092"/>
      </w:pPr>
      <w:bookmarkStart w:id="13" w:name="_Hlk94104511"/>
      <w:r>
        <w:t xml:space="preserve"> </w:t>
      </w:r>
      <w:r w:rsidR="00D17FD2">
        <w:t xml:space="preserve">Švietimo, kultūros ir sporto komiteto pirmininkė Eglė </w:t>
      </w:r>
      <w:proofErr w:type="spellStart"/>
      <w:r w:rsidR="00D17FD2">
        <w:t>Fabijonavičienė</w:t>
      </w:r>
      <w:proofErr w:type="spellEnd"/>
      <w:r w:rsidR="00D17FD2">
        <w:t xml:space="preserve"> </w:t>
      </w:r>
      <w:bookmarkEnd w:id="13"/>
      <w:r w:rsidR="00172DDD" w:rsidRPr="00DB6AE5">
        <w:t>teikė sprendimo projektą</w:t>
      </w:r>
      <w:r w:rsidR="00172DDD">
        <w:t xml:space="preserve"> – </w:t>
      </w:r>
      <w:r w:rsidR="00930788">
        <w:t>pritarti Rietavo Mykolo Kleopo Oginskio meno mokyklos 2021 metų veiklos ataskaitai (pridedama).</w:t>
      </w:r>
      <w:r>
        <w:t xml:space="preserve"> </w:t>
      </w:r>
    </w:p>
    <w:p w14:paraId="47E8A415" w14:textId="0206647D" w:rsidR="00930788" w:rsidRDefault="00C87E69" w:rsidP="00930788">
      <w:pPr>
        <w:ind w:firstLine="1092"/>
      </w:pPr>
      <w:r>
        <w:t xml:space="preserve"> Tarybos narys Alfredas Mockus: ar jūs būsite tas vadovas, kuris vengs pasirašyti kolektyvinę sutartį</w:t>
      </w:r>
      <w:r w:rsidR="008F194A">
        <w:t>, ar tas, kuris stengsis kuo greičiau pasirašyti?</w:t>
      </w:r>
    </w:p>
    <w:p w14:paraId="4A49BC97" w14:textId="2C8D744C" w:rsidR="008F194A" w:rsidRDefault="008F194A" w:rsidP="00930788">
      <w:pPr>
        <w:ind w:firstLine="1092"/>
      </w:pPr>
      <w:r>
        <w:t xml:space="preserve"> </w:t>
      </w:r>
      <w:bookmarkStart w:id="14" w:name="_Hlk97583703"/>
      <w:r>
        <w:t xml:space="preserve">Rietavo Mykolo Kleopo Oginskio meno mokyklos direktorius Nerijus Jasinskas: </w:t>
      </w:r>
      <w:bookmarkEnd w:id="14"/>
      <w:r>
        <w:t xml:space="preserve">profesinė sąjunga turi tokią teisę. </w:t>
      </w:r>
      <w:r w:rsidR="00A23B23">
        <w:t xml:space="preserve">Jeigu tokį norą išreikšite, </w:t>
      </w:r>
      <w:r w:rsidR="00724C1D">
        <w:t>mes darysime taip, kaip numatyta reglamente.</w:t>
      </w:r>
    </w:p>
    <w:p w14:paraId="49B35742" w14:textId="39929380" w:rsidR="00AC3FD2" w:rsidRDefault="002F23A4" w:rsidP="00930788">
      <w:pPr>
        <w:ind w:firstLine="1092"/>
      </w:pPr>
      <w:r>
        <w:t xml:space="preserve"> </w:t>
      </w:r>
      <w:r w:rsidR="00AC3FD2">
        <w:t>Tarybos narys Alfredas Mockus paprašė patikslinti, ar vengsite pasirašyti</w:t>
      </w:r>
      <w:r>
        <w:t>?</w:t>
      </w:r>
    </w:p>
    <w:p w14:paraId="1E89D9E1" w14:textId="60D8714F" w:rsidR="002F23A4" w:rsidRDefault="002F23A4" w:rsidP="00930788">
      <w:pPr>
        <w:ind w:firstLine="1092"/>
      </w:pPr>
      <w:r>
        <w:t xml:space="preserve"> Rietavo Mykolo Kleopo Oginskio meno mokyklos direktorius Nerijus Jasinskas: yra numatyti terminai, jų laikysimės.</w:t>
      </w:r>
    </w:p>
    <w:p w14:paraId="6A7FDA02" w14:textId="5A433A66" w:rsidR="002F23A4" w:rsidRDefault="002F23A4" w:rsidP="00930788">
      <w:pPr>
        <w:ind w:firstLine="1092"/>
      </w:pPr>
      <w:r>
        <w:t xml:space="preserve"> Tarybos narys Juozas </w:t>
      </w:r>
      <w:proofErr w:type="spellStart"/>
      <w:r>
        <w:t>Barsteiga</w:t>
      </w:r>
      <w:proofErr w:type="spellEnd"/>
      <w:r>
        <w:t xml:space="preserve">: </w:t>
      </w:r>
      <w:r w:rsidR="006B6FB6">
        <w:t>pats priklausau mokyklos profsąjungos grupei. Kol kas tokio poreikio neturė</w:t>
      </w:r>
      <w:r w:rsidR="00225B00">
        <w:t>jome.</w:t>
      </w:r>
    </w:p>
    <w:p w14:paraId="5992CC34" w14:textId="041DABDB" w:rsidR="003A0533" w:rsidRPr="00D17458" w:rsidRDefault="005D13B5" w:rsidP="00DC17F8">
      <w:pPr>
        <w:tabs>
          <w:tab w:val="left" w:pos="993"/>
        </w:tabs>
      </w:pPr>
      <w:r>
        <w:t xml:space="preserve">       </w:t>
      </w:r>
      <w:r w:rsidR="00DB6AE5" w:rsidRPr="00D17458">
        <w:t xml:space="preserve">Balsuota už pateiktą sprendimo projektą – </w:t>
      </w:r>
      <w:r w:rsidR="00DB6AE5">
        <w:t>1</w:t>
      </w:r>
      <w:r w:rsidR="00F40F38">
        <w:t>4</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4E136439"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930788">
        <w:rPr>
          <w:iCs/>
        </w:rPr>
        <w:t>Rietavo savivaldybės korupcijos prevencijos 2021</w:t>
      </w:r>
      <w:r w:rsidR="00930788">
        <w:t>–</w:t>
      </w:r>
      <w:r w:rsidR="00930788">
        <w:rPr>
          <w:iCs/>
        </w:rPr>
        <w:t>2023 metų programos įgyvendinimo 2021 metų ataskaitos patvirtinim</w:t>
      </w:r>
      <w:r w:rsidR="00DC17F8">
        <w:t>as</w:t>
      </w:r>
      <w:r w:rsidR="000739F3">
        <w:rPr>
          <w:iCs/>
        </w:rPr>
        <w:t>.</w:t>
      </w:r>
    </w:p>
    <w:p w14:paraId="6EC1C7D8" w14:textId="510951DC" w:rsidR="00930788" w:rsidRDefault="00DB6AE5" w:rsidP="00D840FD">
      <w:pPr>
        <w:pStyle w:val="prastasis1"/>
        <w:rPr>
          <w:lang w:val="lt-LT"/>
        </w:rPr>
      </w:pPr>
      <w:r w:rsidRPr="0067115A">
        <w:rPr>
          <w:lang w:val="lt-LT"/>
        </w:rPr>
        <w:t xml:space="preserve">      </w:t>
      </w:r>
      <w:r w:rsidR="000941B4" w:rsidRPr="0067115A">
        <w:rPr>
          <w:lang w:val="lt-LT"/>
        </w:rPr>
        <w:t xml:space="preserve"> </w:t>
      </w:r>
      <w:bookmarkStart w:id="15" w:name="_Hlk96419640"/>
      <w:r w:rsidR="00930788" w:rsidRPr="0067115A">
        <w:rPr>
          <w:lang w:val="lt-LT"/>
        </w:rPr>
        <w:t xml:space="preserve">Rietavo savivaldybės antikorupcijos komisijos pirmininkė Vilija </w:t>
      </w:r>
      <w:proofErr w:type="spellStart"/>
      <w:r w:rsidR="00930788" w:rsidRPr="0067115A">
        <w:rPr>
          <w:lang w:val="lt-LT"/>
        </w:rPr>
        <w:t>Razmienė</w:t>
      </w:r>
      <w:proofErr w:type="spellEnd"/>
      <w:r w:rsidR="000739F3" w:rsidRPr="0067115A">
        <w:rPr>
          <w:lang w:val="lt-LT"/>
        </w:rPr>
        <w:t xml:space="preserve"> </w:t>
      </w:r>
      <w:bookmarkEnd w:id="15"/>
      <w:r w:rsidR="00342366" w:rsidRPr="0067115A">
        <w:rPr>
          <w:szCs w:val="24"/>
          <w:lang w:val="lt-LT"/>
        </w:rPr>
        <w:t xml:space="preserve">teikė sprendimo projektą </w:t>
      </w:r>
      <w:r w:rsidR="00342366" w:rsidRPr="0067115A">
        <w:rPr>
          <w:b/>
          <w:szCs w:val="24"/>
          <w:lang w:val="lt-LT"/>
        </w:rPr>
        <w:t xml:space="preserve">– </w:t>
      </w:r>
      <w:r w:rsidR="00930788" w:rsidRPr="0067115A">
        <w:rPr>
          <w:bCs/>
          <w:szCs w:val="24"/>
          <w:lang w:val="lt-LT"/>
        </w:rPr>
        <w:t>p</w:t>
      </w:r>
      <w:r w:rsidR="00930788">
        <w:rPr>
          <w:lang w:val="lt-LT"/>
        </w:rPr>
        <w:t>atvirtinti Rietavo savivaldybės korupcijos prevencijos 2021</w:t>
      </w:r>
      <w:r w:rsidR="00930788" w:rsidRPr="0067115A">
        <w:rPr>
          <w:szCs w:val="24"/>
          <w:lang w:val="lt-LT"/>
        </w:rPr>
        <w:t>–</w:t>
      </w:r>
      <w:r w:rsidR="00930788">
        <w:rPr>
          <w:lang w:val="lt-LT"/>
        </w:rPr>
        <w:t>2023 metų programos įgyvendinimo 2021 metų ataskaitą (pridedama).</w:t>
      </w:r>
    </w:p>
    <w:p w14:paraId="20F913A4" w14:textId="74F97244" w:rsidR="00342366" w:rsidRPr="0048099C" w:rsidRDefault="000941B4" w:rsidP="00930788">
      <w:pPr>
        <w:rPr>
          <w:szCs w:val="24"/>
        </w:rPr>
      </w:pPr>
      <w:r>
        <w:rPr>
          <w:szCs w:val="24"/>
        </w:rPr>
        <w:t xml:space="preserve">     </w:t>
      </w:r>
      <w:r w:rsidR="00B95B20">
        <w:rPr>
          <w:szCs w:val="24"/>
        </w:rPr>
        <w:t xml:space="preserve">  </w:t>
      </w:r>
      <w:r w:rsidR="00342366" w:rsidRPr="0048099C">
        <w:rPr>
          <w:szCs w:val="24"/>
        </w:rPr>
        <w:t xml:space="preserve">Balsuota už pateiktą sprendimo projektą – </w:t>
      </w:r>
      <w:r w:rsidR="003A0533" w:rsidRPr="0048099C">
        <w:rPr>
          <w:szCs w:val="24"/>
        </w:rPr>
        <w:t>1</w:t>
      </w:r>
      <w:r w:rsidR="00C87E69">
        <w:rPr>
          <w:szCs w:val="24"/>
        </w:rPr>
        <w:t>6</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77777777" w:rsidR="00930788" w:rsidRPr="00930788" w:rsidRDefault="00B95B20" w:rsidP="00930788">
      <w:pPr>
        <w:pStyle w:val="Sraopastraipa"/>
        <w:numPr>
          <w:ilvl w:val="0"/>
          <w:numId w:val="6"/>
        </w:numPr>
        <w:tabs>
          <w:tab w:val="left" w:pos="1276"/>
        </w:tabs>
        <w:ind w:left="0" w:firstLine="1134"/>
        <w:contextualSpacing/>
      </w:pPr>
      <w:r>
        <w:t xml:space="preserve">SVARSTYTA. </w:t>
      </w:r>
      <w:r w:rsidR="00930788">
        <w:rPr>
          <w:iCs/>
        </w:rPr>
        <w:t>Rietavo savivaldybės antikorupcijos komisijos 2021 metų veiklos ataskaitos patvirtinim</w:t>
      </w:r>
      <w:r>
        <w:rPr>
          <w:iCs/>
        </w:rPr>
        <w:t>as.</w:t>
      </w:r>
    </w:p>
    <w:p w14:paraId="2FEDC911" w14:textId="2FD08C4E" w:rsidR="00DC17F8" w:rsidRDefault="00930788" w:rsidP="00D840FD">
      <w:pPr>
        <w:tabs>
          <w:tab w:val="left" w:pos="1276"/>
        </w:tabs>
        <w:ind w:firstLine="0"/>
        <w:contextualSpacing/>
      </w:pPr>
      <w:r>
        <w:rPr>
          <w:iCs/>
        </w:rPr>
        <w:t xml:space="preserve">         </w:t>
      </w:r>
      <w:r w:rsidR="00DC17F8" w:rsidRPr="00930788">
        <w:rPr>
          <w:iCs/>
        </w:rPr>
        <w:t xml:space="preserve">          </w:t>
      </w:r>
      <w:r>
        <w:t xml:space="preserve">Rietavo savivaldybės antikorupcijos komisijos pirmininkė Vilija </w:t>
      </w:r>
      <w:proofErr w:type="spellStart"/>
      <w:r>
        <w:t>Razmienė</w:t>
      </w:r>
      <w:proofErr w:type="spellEnd"/>
      <w:r>
        <w:t xml:space="preserve"> </w:t>
      </w:r>
      <w:r w:rsidR="00B95B20" w:rsidRPr="00930788">
        <w:rPr>
          <w:iCs/>
        </w:rPr>
        <w:t>teikė sprendimo projektą – p</w:t>
      </w:r>
      <w:r w:rsidR="00B95B20" w:rsidRPr="00930788">
        <w:rPr>
          <w:szCs w:val="24"/>
        </w:rPr>
        <w:t xml:space="preserve">atvirtinti </w:t>
      </w:r>
      <w:r>
        <w:t>Rietavo savivaldybės antikorupcijos komisijos 2021 metų veiklos ataskaitą (pridedama).</w:t>
      </w:r>
    </w:p>
    <w:p w14:paraId="2F9337B0" w14:textId="6FA73742" w:rsidR="00B95B20" w:rsidRPr="0048099C" w:rsidRDefault="00E45318" w:rsidP="00DE764E">
      <w:pPr>
        <w:pStyle w:val="Pagrindiniotekstotrauka"/>
        <w:tabs>
          <w:tab w:val="left" w:pos="1247"/>
        </w:tabs>
        <w:ind w:firstLine="0"/>
        <w:rPr>
          <w:szCs w:val="24"/>
        </w:rPr>
      </w:pPr>
      <w:r>
        <w:t xml:space="preserve">                  </w:t>
      </w:r>
      <w:r w:rsidR="00DE764E">
        <w:t xml:space="preserve"> </w:t>
      </w:r>
      <w:r w:rsidR="00B95B20" w:rsidRPr="0048099C">
        <w:rPr>
          <w:szCs w:val="24"/>
        </w:rPr>
        <w:t>Balsuota už pateiktą sprendimo projektą – 1</w:t>
      </w:r>
      <w:r w:rsidR="00C87E69">
        <w:rPr>
          <w:szCs w:val="24"/>
        </w:rPr>
        <w:t>6</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50B7D39B" w:rsidR="00B95B20" w:rsidRPr="006C6F5A" w:rsidRDefault="00B95B20" w:rsidP="00B95B20">
      <w:pPr>
        <w:pStyle w:val="Sraopastraipa"/>
        <w:numPr>
          <w:ilvl w:val="0"/>
          <w:numId w:val="6"/>
        </w:numPr>
        <w:tabs>
          <w:tab w:val="left" w:pos="1276"/>
        </w:tabs>
        <w:ind w:left="0" w:firstLine="1134"/>
        <w:contextualSpacing/>
      </w:pPr>
      <w:r>
        <w:t xml:space="preserve">SVARSTYTA. </w:t>
      </w:r>
      <w:r w:rsidR="00321E00">
        <w:t>Rietavo savivaldybės 2022–2024 metų strateginio veiklos plano patvirtinim</w:t>
      </w:r>
      <w:r w:rsidR="006C6F5A">
        <w:rPr>
          <w:iCs/>
        </w:rPr>
        <w:t xml:space="preserve">as. </w:t>
      </w:r>
    </w:p>
    <w:p w14:paraId="03A0D6EB" w14:textId="2822ACCB" w:rsidR="00321E00" w:rsidRPr="0089656F" w:rsidRDefault="006C6F5A" w:rsidP="00321E00">
      <w:pPr>
        <w:ind w:firstLine="0"/>
      </w:pPr>
      <w:r>
        <w:rPr>
          <w:iCs/>
        </w:rPr>
        <w:t xml:space="preserve">       </w:t>
      </w:r>
      <w:r w:rsidR="00DC17F8">
        <w:rPr>
          <w:iCs/>
        </w:rPr>
        <w:t xml:space="preserve">           </w:t>
      </w:r>
      <w:r w:rsidR="00321E00">
        <w:t xml:space="preserve">Finansų ir ekonomikos komiteto pirmininkas Jonas Eugenijus </w:t>
      </w:r>
      <w:proofErr w:type="spellStart"/>
      <w:r w:rsidR="00321E00">
        <w:t>Bačinskas</w:t>
      </w:r>
      <w:proofErr w:type="spellEnd"/>
      <w:r w:rsidR="00321E00">
        <w:rPr>
          <w:iCs/>
        </w:rPr>
        <w:t xml:space="preserve"> </w:t>
      </w:r>
      <w:r>
        <w:rPr>
          <w:iCs/>
        </w:rPr>
        <w:t xml:space="preserve">teikė sprendimo projektą – </w:t>
      </w:r>
      <w:r w:rsidR="00DC17F8">
        <w:rPr>
          <w:iCs/>
        </w:rPr>
        <w:t>p</w:t>
      </w:r>
      <w:r w:rsidR="00DC17F8" w:rsidRPr="00DC17F8">
        <w:rPr>
          <w:lang w:eastAsia="ar-SA"/>
        </w:rPr>
        <w:t xml:space="preserve">atvirtinti </w:t>
      </w:r>
      <w:r w:rsidR="00321E00" w:rsidRPr="0089656F">
        <w:rPr>
          <w:bCs/>
          <w:noProof/>
        </w:rPr>
        <w:t>Rietavo savivaldybės 20</w:t>
      </w:r>
      <w:r w:rsidR="00321E00">
        <w:rPr>
          <w:bCs/>
          <w:noProof/>
        </w:rPr>
        <w:t>22–</w:t>
      </w:r>
      <w:r w:rsidR="00321E00" w:rsidRPr="0089656F">
        <w:rPr>
          <w:bCs/>
          <w:noProof/>
        </w:rPr>
        <w:t>20</w:t>
      </w:r>
      <w:r w:rsidR="00321E00">
        <w:rPr>
          <w:bCs/>
          <w:noProof/>
        </w:rPr>
        <w:t>24</w:t>
      </w:r>
      <w:r w:rsidR="00321E00" w:rsidRPr="0089656F">
        <w:rPr>
          <w:bCs/>
          <w:noProof/>
        </w:rPr>
        <w:t xml:space="preserve"> metų strateginį veiklos planą</w:t>
      </w:r>
      <w:r w:rsidR="00321E00">
        <w:rPr>
          <w:bCs/>
          <w:noProof/>
        </w:rPr>
        <w:t xml:space="preserve"> ir jo priedus: Visuomenės ugdymo programą, </w:t>
      </w:r>
      <w:r w:rsidR="00321E00">
        <w:t xml:space="preserve">Sveikatos, socialinės paramos ir paslaugų įgyvendinimo programą, </w:t>
      </w:r>
      <w:r w:rsidR="00321E00" w:rsidRPr="0089656F">
        <w:t>Savivaldybės veiklos funkcijų vykdymo, strategijos formavimo ir įgyvendinimo programą</w:t>
      </w:r>
      <w:r w:rsidR="00321E00">
        <w:t xml:space="preserve">, </w:t>
      </w:r>
      <w:r w:rsidR="00321E00" w:rsidRPr="0089656F">
        <w:t>Teritorijų planavimo ir turizmo plėtros program</w:t>
      </w:r>
      <w:r w:rsidR="00321E00">
        <w:t xml:space="preserve">ą, </w:t>
      </w:r>
      <w:r w:rsidR="00321E00" w:rsidRPr="0089656F">
        <w:t>Ekonominės plėtros program</w:t>
      </w:r>
      <w:r w:rsidR="00321E00">
        <w:t xml:space="preserve">ą, </w:t>
      </w:r>
      <w:r w:rsidR="00321E00" w:rsidRPr="0089656F">
        <w:t>Paskolų valdymo program</w:t>
      </w:r>
      <w:r w:rsidR="00321E00">
        <w:t xml:space="preserve">ą, </w:t>
      </w:r>
      <w:r w:rsidR="00321E00" w:rsidRPr="008B462B">
        <w:t>Kaimo teritorijos vystymo ir žemės ūkio plėtros programą</w:t>
      </w:r>
      <w:r w:rsidR="00321E00">
        <w:t>, Užimtumo didinimo programą, Aplinkos apsaugos rėmimo programą, Komunalinių atliekų surinkimo ir tvarkymo programą.</w:t>
      </w:r>
    </w:p>
    <w:p w14:paraId="1E2667F8" w14:textId="508234C6" w:rsidR="00DC17F8" w:rsidRDefault="00FE2893" w:rsidP="00DE764E">
      <w:pPr>
        <w:pStyle w:val="Pagrindiniotekstotrauka"/>
        <w:tabs>
          <w:tab w:val="left" w:pos="1247"/>
        </w:tabs>
        <w:ind w:firstLine="0"/>
        <w:rPr>
          <w:lang w:eastAsia="ar-SA"/>
        </w:rPr>
      </w:pPr>
      <w:r>
        <w:rPr>
          <w:lang w:eastAsia="ar-SA"/>
        </w:rPr>
        <w:t xml:space="preserve">                  </w:t>
      </w:r>
      <w:r w:rsidR="006A4209">
        <w:rPr>
          <w:lang w:eastAsia="ar-SA"/>
        </w:rPr>
        <w:t>Tarybos narys Alfredas Mockus: peržiūrėjau planą</w:t>
      </w:r>
      <w:r w:rsidR="00D41B34">
        <w:rPr>
          <w:lang w:eastAsia="ar-SA"/>
        </w:rPr>
        <w:t>. Ar manote, kad tokį ugdymo įstaigų tinklą įmanoma iš</w:t>
      </w:r>
      <w:r w:rsidR="00B946BE">
        <w:rPr>
          <w:lang w:eastAsia="ar-SA"/>
        </w:rPr>
        <w:t>laikyti? Atsižvelgiant į tai, kokį finansavimą planuoja skirti Lietuvos Respub</w:t>
      </w:r>
      <w:r w:rsidR="0035567B">
        <w:rPr>
          <w:lang w:eastAsia="ar-SA"/>
        </w:rPr>
        <w:t>likos Vyriausybė, nerealu išlaikyti tokį skaičių mokyklų, koks numatytas i</w:t>
      </w:r>
      <w:r w:rsidR="00E86364">
        <w:rPr>
          <w:lang w:eastAsia="ar-SA"/>
        </w:rPr>
        <w:t>k</w:t>
      </w:r>
      <w:r w:rsidR="0035567B">
        <w:rPr>
          <w:lang w:eastAsia="ar-SA"/>
        </w:rPr>
        <w:t xml:space="preserve">i 2024 m.  </w:t>
      </w:r>
      <w:r w:rsidR="00E86364">
        <w:rPr>
          <w:lang w:eastAsia="ar-SA"/>
        </w:rPr>
        <w:t>Kitas klausimas dėl psichologų mokyklose. Jų trūk</w:t>
      </w:r>
      <w:r w:rsidR="003E4457">
        <w:rPr>
          <w:lang w:eastAsia="ar-SA"/>
        </w:rPr>
        <w:t>s</w:t>
      </w:r>
      <w:r w:rsidR="00E86364">
        <w:rPr>
          <w:lang w:eastAsia="ar-SA"/>
        </w:rPr>
        <w:t>ta ir tą problemą reikia spręsti Savivaldybės administracijos lygiu</w:t>
      </w:r>
      <w:r w:rsidR="003E4457">
        <w:rPr>
          <w:lang w:eastAsia="ar-SA"/>
        </w:rPr>
        <w:t>. Ar numatytos veiklos šiai problemai spręsti?</w:t>
      </w:r>
    </w:p>
    <w:p w14:paraId="2E2F77B5" w14:textId="2C46C500" w:rsidR="003E4457" w:rsidRDefault="003E4457" w:rsidP="00DE764E">
      <w:pPr>
        <w:pStyle w:val="Pagrindiniotekstotrauka"/>
        <w:tabs>
          <w:tab w:val="left" w:pos="1247"/>
        </w:tabs>
        <w:ind w:firstLine="0"/>
        <w:rPr>
          <w:lang w:eastAsia="ar-SA"/>
        </w:rPr>
      </w:pPr>
      <w:r>
        <w:rPr>
          <w:lang w:eastAsia="ar-SA"/>
        </w:rPr>
        <w:lastRenderedPageBreak/>
        <w:t xml:space="preserve">                 </w:t>
      </w:r>
      <w:r w:rsidR="00A54523">
        <w:rPr>
          <w:lang w:eastAsia="ar-SA"/>
        </w:rPr>
        <w:t xml:space="preserve">Savivaldybės meras Antanas Černeckis: </w:t>
      </w:r>
      <w:r w:rsidR="0004731C">
        <w:rPr>
          <w:lang w:eastAsia="ar-SA"/>
        </w:rPr>
        <w:t xml:space="preserve">šiuo metu rengiamas </w:t>
      </w:r>
      <w:r w:rsidR="00FE7E93">
        <w:rPr>
          <w:lang w:eastAsia="ar-SA"/>
        </w:rPr>
        <w:t xml:space="preserve">mokyklų tinklo pertvarkos planas. Kaip nuspręsime, taip ir bus. </w:t>
      </w:r>
      <w:r w:rsidR="0009086E">
        <w:rPr>
          <w:lang w:eastAsia="ar-SA"/>
        </w:rPr>
        <w:t xml:space="preserve">Kalbamės su Švietimo, mokslo ir sporto ministerija, bet mūsų atžvilgiu, </w:t>
      </w:r>
      <w:r w:rsidR="00C57837">
        <w:rPr>
          <w:lang w:eastAsia="ar-SA"/>
        </w:rPr>
        <w:t>jeigu</w:t>
      </w:r>
      <w:r w:rsidR="0009086E">
        <w:rPr>
          <w:lang w:eastAsia="ar-SA"/>
        </w:rPr>
        <w:t xml:space="preserve"> </w:t>
      </w:r>
      <w:r w:rsidR="00C57837">
        <w:rPr>
          <w:lang w:eastAsia="ar-SA"/>
        </w:rPr>
        <w:t xml:space="preserve">ministerija ir </w:t>
      </w:r>
      <w:r w:rsidR="0009086E">
        <w:rPr>
          <w:lang w:eastAsia="ar-SA"/>
        </w:rPr>
        <w:t>pakeistų</w:t>
      </w:r>
      <w:r w:rsidR="00D220A3">
        <w:rPr>
          <w:lang w:eastAsia="ar-SA"/>
        </w:rPr>
        <w:t xml:space="preserve"> kažką</w:t>
      </w:r>
      <w:r w:rsidR="0009086E">
        <w:rPr>
          <w:lang w:eastAsia="ar-SA"/>
        </w:rPr>
        <w:t xml:space="preserve">, </w:t>
      </w:r>
      <w:r w:rsidR="00C57837">
        <w:rPr>
          <w:lang w:eastAsia="ar-SA"/>
        </w:rPr>
        <w:t xml:space="preserve">didelių pokyčių nenusimato. Turiu galvoje gimnazijų ateitį. </w:t>
      </w:r>
      <w:r w:rsidR="003773DD">
        <w:rPr>
          <w:lang w:eastAsia="ar-SA"/>
        </w:rPr>
        <w:t>Dėl mažėjančio mokinių skaičiaus Tverų gimnazija ateityje t</w:t>
      </w:r>
      <w:r w:rsidR="008E11EF">
        <w:rPr>
          <w:lang w:eastAsia="ar-SA"/>
        </w:rPr>
        <w:t xml:space="preserve">aps </w:t>
      </w:r>
      <w:r w:rsidR="003773DD">
        <w:rPr>
          <w:lang w:eastAsia="ar-SA"/>
        </w:rPr>
        <w:t>pagrindine mokykla.</w:t>
      </w:r>
      <w:r w:rsidR="008E11EF">
        <w:rPr>
          <w:lang w:eastAsia="ar-SA"/>
        </w:rPr>
        <w:t xml:space="preserve"> </w:t>
      </w:r>
      <w:proofErr w:type="spellStart"/>
      <w:r w:rsidR="007C249C">
        <w:rPr>
          <w:lang w:eastAsia="ar-SA"/>
        </w:rPr>
        <w:t>Medingėnų</w:t>
      </w:r>
      <w:proofErr w:type="spellEnd"/>
      <w:r w:rsidR="007C249C">
        <w:rPr>
          <w:lang w:eastAsia="ar-SA"/>
        </w:rPr>
        <w:t xml:space="preserve"> skyriuje yra tik jungtinės klasės</w:t>
      </w:r>
      <w:r w:rsidR="00664A1B">
        <w:rPr>
          <w:lang w:eastAsia="ar-SA"/>
        </w:rPr>
        <w:t xml:space="preserve">. </w:t>
      </w:r>
      <w:proofErr w:type="spellStart"/>
      <w:r w:rsidR="00664A1B">
        <w:rPr>
          <w:lang w:eastAsia="ar-SA"/>
        </w:rPr>
        <w:t>Žadvainių</w:t>
      </w:r>
      <w:proofErr w:type="spellEnd"/>
      <w:r w:rsidR="00664A1B">
        <w:rPr>
          <w:lang w:eastAsia="ar-SA"/>
        </w:rPr>
        <w:t xml:space="preserve"> pagrindinėje mokykloje irgi yra problemų. Planuojame mokyklą jungti prie Rietavo Lauryno Ivinskio gimnazijos. </w:t>
      </w:r>
      <w:r w:rsidR="003917BF">
        <w:rPr>
          <w:lang w:eastAsia="ar-SA"/>
        </w:rPr>
        <w:t xml:space="preserve">Strateginiame plėtros plane viską paliekame taip, kaip yra, nes nesame priėmę atitinkamų sprendimų. </w:t>
      </w:r>
    </w:p>
    <w:p w14:paraId="33747CB5" w14:textId="12010F76" w:rsidR="008B278A" w:rsidRDefault="00CB1CD8" w:rsidP="00DE764E">
      <w:pPr>
        <w:pStyle w:val="Pagrindiniotekstotrauka"/>
        <w:tabs>
          <w:tab w:val="left" w:pos="1247"/>
        </w:tabs>
        <w:ind w:firstLine="0"/>
        <w:rPr>
          <w:lang w:eastAsia="ar-SA"/>
        </w:rPr>
      </w:pPr>
      <w:r>
        <w:rPr>
          <w:lang w:eastAsia="ar-SA"/>
        </w:rPr>
        <w:t xml:space="preserve">                  Švietimo, kultūros ir sporto skyriaus vyr. specialistė švietimui Jolanta </w:t>
      </w:r>
      <w:proofErr w:type="spellStart"/>
      <w:r>
        <w:rPr>
          <w:lang w:eastAsia="ar-SA"/>
        </w:rPr>
        <w:t>Grevienė</w:t>
      </w:r>
      <w:proofErr w:type="spellEnd"/>
      <w:r>
        <w:rPr>
          <w:lang w:eastAsia="ar-SA"/>
        </w:rPr>
        <w:t xml:space="preserve"> pasidalino Rietavo lopšelio</w:t>
      </w:r>
      <w:r w:rsidR="00D8070C">
        <w:rPr>
          <w:lang w:eastAsia="ar-SA"/>
        </w:rPr>
        <w:t>-</w:t>
      </w:r>
      <w:r w:rsidR="00676635">
        <w:rPr>
          <w:lang w:eastAsia="ar-SA"/>
        </w:rPr>
        <w:t xml:space="preserve">darželio patirtimi, ieškant psichologo. </w:t>
      </w:r>
      <w:r w:rsidR="001E269A">
        <w:rPr>
          <w:lang w:eastAsia="ar-SA"/>
        </w:rPr>
        <w:t xml:space="preserve">Prieš pandemiją buvo skelbiamas konkursas psichologo etatui finansuoti, </w:t>
      </w:r>
      <w:r w:rsidR="007753B7">
        <w:rPr>
          <w:lang w:eastAsia="ar-SA"/>
        </w:rPr>
        <w:t xml:space="preserve">iškelta sąlyga – turėti konkretų darbuotoją. </w:t>
      </w:r>
      <w:r w:rsidR="00A76F36">
        <w:rPr>
          <w:lang w:eastAsia="ar-SA"/>
        </w:rPr>
        <w:t>Rietavo lopšelio</w:t>
      </w:r>
      <w:r w:rsidR="00D8070C">
        <w:rPr>
          <w:lang w:eastAsia="ar-SA"/>
        </w:rPr>
        <w:t>-</w:t>
      </w:r>
      <w:r w:rsidR="00A76F36">
        <w:rPr>
          <w:lang w:eastAsia="ar-SA"/>
        </w:rPr>
        <w:t>darželio direktorius dėjo visas pastangas</w:t>
      </w:r>
      <w:r w:rsidR="00364E64">
        <w:rPr>
          <w:lang w:eastAsia="ar-SA"/>
        </w:rPr>
        <w:t xml:space="preserve"> surasti psichologą, bet neatsirado norinčių dirbti. </w:t>
      </w:r>
      <w:r w:rsidR="004B51C7">
        <w:rPr>
          <w:lang w:eastAsia="ar-SA"/>
        </w:rPr>
        <w:t xml:space="preserve">Paraiškų teikimas buvo pratęstas, bet vis tiek darbuotojo neradome. Ir tai yra problema ne tik Savivaldybėje. </w:t>
      </w:r>
    </w:p>
    <w:p w14:paraId="00C3A39B" w14:textId="40B20CAE" w:rsidR="00F212F5" w:rsidRDefault="00F212F5" w:rsidP="00DE764E">
      <w:pPr>
        <w:pStyle w:val="Pagrindiniotekstotrauka"/>
        <w:tabs>
          <w:tab w:val="left" w:pos="1247"/>
        </w:tabs>
        <w:ind w:firstLine="0"/>
        <w:rPr>
          <w:lang w:eastAsia="ar-SA"/>
        </w:rPr>
      </w:pPr>
      <w:r>
        <w:rPr>
          <w:lang w:eastAsia="ar-SA"/>
        </w:rPr>
        <w:t xml:space="preserve">                  </w:t>
      </w:r>
      <w:r w:rsidR="00D11494">
        <w:rPr>
          <w:lang w:eastAsia="ar-SA"/>
        </w:rPr>
        <w:t xml:space="preserve"> Tarybos narys Alfredas Mockus: </w:t>
      </w:r>
      <w:r w:rsidR="006976E4">
        <w:rPr>
          <w:lang w:eastAsia="ar-SA"/>
        </w:rPr>
        <w:t xml:space="preserve">plane </w:t>
      </w:r>
      <w:r w:rsidR="00F02521">
        <w:rPr>
          <w:lang w:eastAsia="ar-SA"/>
        </w:rPr>
        <w:t>numatyta</w:t>
      </w:r>
      <w:r w:rsidR="006976E4">
        <w:rPr>
          <w:lang w:eastAsia="ar-SA"/>
        </w:rPr>
        <w:t xml:space="preserve"> ypatingą dėmesį skirti </w:t>
      </w:r>
      <w:r w:rsidR="002B64BE">
        <w:rPr>
          <w:lang w:eastAsia="ar-SA"/>
        </w:rPr>
        <w:t>gyvent</w:t>
      </w:r>
      <w:r w:rsidR="005D7F74">
        <w:rPr>
          <w:lang w:eastAsia="ar-SA"/>
        </w:rPr>
        <w:t xml:space="preserve">ojų kvalifikacijos kėlimui, </w:t>
      </w:r>
      <w:r w:rsidR="002B64BE">
        <w:rPr>
          <w:lang w:eastAsia="ar-SA"/>
        </w:rPr>
        <w:t>užimtumui, verslumui skatinti. Kokių priemonių tam pasiekti numatyta</w:t>
      </w:r>
      <w:r w:rsidR="00087CE3">
        <w:rPr>
          <w:lang w:eastAsia="ar-SA"/>
        </w:rPr>
        <w:t>?</w:t>
      </w:r>
    </w:p>
    <w:p w14:paraId="291F9376" w14:textId="24EE7995" w:rsidR="00B47A27" w:rsidRPr="00DE764E" w:rsidRDefault="005D7F74" w:rsidP="00DE764E">
      <w:pPr>
        <w:pStyle w:val="Pagrindiniotekstotrauka"/>
        <w:tabs>
          <w:tab w:val="left" w:pos="1247"/>
        </w:tabs>
        <w:ind w:firstLine="0"/>
        <w:rPr>
          <w:lang w:eastAsia="ar-SA"/>
        </w:rPr>
      </w:pPr>
      <w:r>
        <w:rPr>
          <w:lang w:eastAsia="ar-SA"/>
        </w:rPr>
        <w:t xml:space="preserve">                   Savivaldybės meras Antanas Černeckis: esame patvirtinę tvarką dėl </w:t>
      </w:r>
      <w:r w:rsidR="004076C7">
        <w:rPr>
          <w:lang w:eastAsia="ar-SA"/>
        </w:rPr>
        <w:t xml:space="preserve">darbuotojų persikvalifikavimo finansavimo. Remiame tuos, kurie </w:t>
      </w:r>
      <w:r w:rsidR="00DD5B9B">
        <w:rPr>
          <w:lang w:eastAsia="ar-SA"/>
        </w:rPr>
        <w:t xml:space="preserve">kreipėsi. </w:t>
      </w:r>
      <w:r w:rsidR="00A73BE9">
        <w:rPr>
          <w:lang w:eastAsia="ar-SA"/>
        </w:rPr>
        <w:t xml:space="preserve">Labai sunku rasti darbuotojų. Jeigu atvažiuoja iš kitų rajonų, padirba labai trumpai, kol randa, kur arčiau ir </w:t>
      </w:r>
      <w:r w:rsidR="00446000">
        <w:rPr>
          <w:lang w:eastAsia="ar-SA"/>
        </w:rPr>
        <w:t>atsisako dirbti. Reikia visiems ieškoti bendrų sprendimų, siūlymų.</w:t>
      </w:r>
      <w:r w:rsidR="00366B33">
        <w:rPr>
          <w:lang w:eastAsia="ar-SA"/>
        </w:rPr>
        <w:t xml:space="preserve"> </w:t>
      </w:r>
    </w:p>
    <w:p w14:paraId="426F505D" w14:textId="7DEE2738" w:rsidR="006C6F5A" w:rsidRPr="0048099C" w:rsidRDefault="00DC17F8" w:rsidP="00DC17F8">
      <w:pPr>
        <w:tabs>
          <w:tab w:val="left" w:pos="0"/>
        </w:tabs>
        <w:rPr>
          <w:szCs w:val="24"/>
        </w:rPr>
      </w:pPr>
      <w:r>
        <w:rPr>
          <w:szCs w:val="24"/>
        </w:rPr>
        <w:t xml:space="preserve">   </w:t>
      </w:r>
      <w:r w:rsidR="00DE764E">
        <w:rPr>
          <w:szCs w:val="24"/>
        </w:rPr>
        <w:t xml:space="preserve"> </w:t>
      </w:r>
      <w:r w:rsidR="00D11494">
        <w:rPr>
          <w:szCs w:val="24"/>
        </w:rPr>
        <w:t xml:space="preserve"> </w:t>
      </w:r>
      <w:r>
        <w:rPr>
          <w:szCs w:val="24"/>
        </w:rPr>
        <w:t xml:space="preserve">  </w:t>
      </w:r>
      <w:r w:rsidR="006C6F5A" w:rsidRPr="0048099C">
        <w:rPr>
          <w:szCs w:val="24"/>
        </w:rPr>
        <w:t>Balsuota už pateiktą sprendimo projektą – 1</w:t>
      </w:r>
      <w:r w:rsidR="0085776B">
        <w:rPr>
          <w:szCs w:val="24"/>
        </w:rPr>
        <w:t>5</w:t>
      </w:r>
      <w:r w:rsidR="006C6F5A" w:rsidRPr="0048099C">
        <w:rPr>
          <w:szCs w:val="24"/>
        </w:rPr>
        <w:t xml:space="preserve"> už</w:t>
      </w:r>
      <w:r w:rsidR="0085776B">
        <w:rPr>
          <w:szCs w:val="24"/>
        </w:rPr>
        <w:t>, 1 susilaikė</w:t>
      </w:r>
      <w:r w:rsidR="006C6F5A" w:rsidRPr="0048099C">
        <w:rPr>
          <w:szCs w:val="24"/>
        </w:rPr>
        <w:t>.</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2B634446"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321E00">
        <w:rPr>
          <w:iCs/>
        </w:rPr>
        <w:t>I</w:t>
      </w:r>
      <w:r w:rsidR="00321E00">
        <w:t>lgalaikės paskolos iki 376,6</w:t>
      </w:r>
      <w:r w:rsidR="00321E00" w:rsidRPr="00150B9B">
        <w:rPr>
          <w:b/>
          <w:bCs/>
          <w:i/>
          <w:iCs/>
        </w:rPr>
        <w:t xml:space="preserve"> </w:t>
      </w:r>
      <w:r w:rsidR="00321E00" w:rsidRPr="00792580">
        <w:t>tūkst. Eur</w:t>
      </w:r>
      <w:r w:rsidR="00321E00">
        <w:t xml:space="preserve"> paėmimas ir panaudojim</w:t>
      </w:r>
      <w:r w:rsidR="006C6F5A">
        <w:rPr>
          <w:iCs/>
        </w:rPr>
        <w:t>as.</w:t>
      </w:r>
    </w:p>
    <w:p w14:paraId="692B93E9" w14:textId="6D0E7E58" w:rsidR="00321E00" w:rsidRPr="00321E00" w:rsidRDefault="00321E00" w:rsidP="00321E00">
      <w:pPr>
        <w:pStyle w:val="Pagrindiniotekstotrauka"/>
        <w:tabs>
          <w:tab w:val="left" w:pos="709"/>
          <w:tab w:val="left" w:pos="1134"/>
        </w:tabs>
      </w:pPr>
      <w:bookmarkStart w:id="16" w:name="_Hlk91680505"/>
      <w:r>
        <w:rPr>
          <w:iCs/>
        </w:rPr>
        <w:t xml:space="preserve">        </w:t>
      </w:r>
      <w:r>
        <w:t xml:space="preserve">Finansų ir ekonomikos komiteto pirmininkas Jonas Eugenijus </w:t>
      </w:r>
      <w:proofErr w:type="spellStart"/>
      <w:r>
        <w:t>Bačinskas</w:t>
      </w:r>
      <w:proofErr w:type="spellEnd"/>
      <w:r>
        <w:rPr>
          <w:iCs/>
        </w:rPr>
        <w:t xml:space="preserve"> </w:t>
      </w:r>
      <w:r w:rsidR="006C6F5A">
        <w:rPr>
          <w:iCs/>
        </w:rPr>
        <w:t>teikė sprendimo projektą –</w:t>
      </w:r>
      <w:bookmarkEnd w:id="16"/>
      <w:r w:rsidR="006C6F5A">
        <w:rPr>
          <w:iCs/>
        </w:rPr>
        <w:t xml:space="preserve"> </w:t>
      </w:r>
      <w:r>
        <w:rPr>
          <w:iCs/>
        </w:rPr>
        <w:t>i</w:t>
      </w:r>
      <w:r w:rsidRPr="00321E00">
        <w:t xml:space="preserve">mti iki 376,6 tūkst. Eur paskolą 5 metų laikotarpiui – </w:t>
      </w:r>
      <w:r w:rsidRPr="00321E00">
        <w:rPr>
          <w:szCs w:val="24"/>
        </w:rPr>
        <w:t>prisidėjimams prie investicinių projektų</w:t>
      </w:r>
      <w:r w:rsidRPr="00321E00">
        <w:t>.</w:t>
      </w:r>
    </w:p>
    <w:p w14:paraId="47D63EE4" w14:textId="0F2F2E68" w:rsidR="00321E00" w:rsidRPr="00321E00" w:rsidRDefault="00321E00" w:rsidP="00321E00">
      <w:pPr>
        <w:tabs>
          <w:tab w:val="left" w:pos="709"/>
          <w:tab w:val="left" w:pos="1134"/>
        </w:tabs>
      </w:pPr>
      <w:r>
        <w:t xml:space="preserve">        </w:t>
      </w:r>
      <w:r w:rsidRPr="00321E00">
        <w:t xml:space="preserve">Įgalioti Rietavo savivaldybės administracijos direktorių organizuoti sprendimo 1 punkte įvardytos paskolos paėmimą ir pasirašyti paskolos sutartį su banku.  </w:t>
      </w:r>
    </w:p>
    <w:p w14:paraId="0137843A" w14:textId="6F2E36B4" w:rsidR="00321E00" w:rsidRDefault="00321E00" w:rsidP="00321E00">
      <w:pPr>
        <w:tabs>
          <w:tab w:val="left" w:pos="709"/>
          <w:tab w:val="left" w:pos="1134"/>
        </w:tabs>
      </w:pPr>
      <w:r>
        <w:t xml:space="preserve">      </w:t>
      </w:r>
      <w:r w:rsidR="0085776B">
        <w:t xml:space="preserve"> </w:t>
      </w:r>
      <w:r w:rsidRPr="00321E00">
        <w:t xml:space="preserve">Leisti Rietavo savivaldybės administracijos direktoriui keisti prisidėjimui prie ES ir kitos tarptautinės paramos lėšomis vykdomų projektų skolintų lėšų poreikio sąraše projektams numatytų lėšų paskirstymą pagal projektus (sąrašas pridedamas). </w:t>
      </w:r>
    </w:p>
    <w:p w14:paraId="73A1945F" w14:textId="5AF5963E" w:rsidR="00321E00" w:rsidRDefault="0085776B" w:rsidP="00321E00">
      <w:pPr>
        <w:tabs>
          <w:tab w:val="left" w:pos="709"/>
          <w:tab w:val="left" w:pos="1134"/>
        </w:tabs>
      </w:pPr>
      <w:r>
        <w:t xml:space="preserve">       </w:t>
      </w:r>
      <w:r w:rsidR="00B571A2">
        <w:t xml:space="preserve">Savivaldybės meras Antanas Černeckis </w:t>
      </w:r>
      <w:r w:rsidR="005D4C14">
        <w:t>informavo, kad einama prie to, kad savivaldybėm</w:t>
      </w:r>
      <w:r w:rsidR="00D8070C">
        <w:t>s</w:t>
      </w:r>
      <w:r w:rsidR="005D4C14">
        <w:t xml:space="preserve"> bus leidžiama didinti skolinimosi limitus. </w:t>
      </w:r>
    </w:p>
    <w:p w14:paraId="62982B75" w14:textId="351E97D3" w:rsidR="00007C2B" w:rsidRDefault="00007C2B" w:rsidP="00321E00">
      <w:pPr>
        <w:tabs>
          <w:tab w:val="left" w:pos="709"/>
          <w:tab w:val="left" w:pos="1134"/>
        </w:tabs>
      </w:pPr>
      <w:r>
        <w:t xml:space="preserve">       Tarybos narys Viktoras </w:t>
      </w:r>
      <w:proofErr w:type="spellStart"/>
      <w:r>
        <w:t>Krajinas</w:t>
      </w:r>
      <w:proofErr w:type="spellEnd"/>
      <w:r>
        <w:t xml:space="preserve">: gal galima įvardinti </w:t>
      </w:r>
      <w:r w:rsidR="00FB45D5">
        <w:t>bendrą Savivaldybės skolą?</w:t>
      </w:r>
    </w:p>
    <w:p w14:paraId="71B35C55" w14:textId="32D02843" w:rsidR="00FB45D5" w:rsidRPr="00321E00" w:rsidRDefault="00FB45D5" w:rsidP="00321E00">
      <w:pPr>
        <w:tabs>
          <w:tab w:val="left" w:pos="709"/>
          <w:tab w:val="left" w:pos="1134"/>
        </w:tabs>
      </w:pPr>
      <w:r>
        <w:t xml:space="preserve">       </w:t>
      </w:r>
      <w:r w:rsidR="000A4F89">
        <w:t xml:space="preserve">Finansų skyriaus vedėja Kristina Pužauskienė: </w:t>
      </w:r>
      <w:r w:rsidR="002C3DCC">
        <w:t>bendra skola šiais metais – 424</w:t>
      </w:r>
      <w:r w:rsidR="00F57768">
        <w:t>,6</w:t>
      </w:r>
      <w:r w:rsidR="00487A1B">
        <w:t xml:space="preserve"> tūkst. Eur.</w:t>
      </w:r>
    </w:p>
    <w:p w14:paraId="509C8568" w14:textId="678FE1BF" w:rsidR="006C6F5A" w:rsidRPr="0048099C" w:rsidRDefault="006C6F5A" w:rsidP="00321E00">
      <w:pPr>
        <w:tabs>
          <w:tab w:val="left" w:pos="0"/>
        </w:tabs>
        <w:rPr>
          <w:szCs w:val="24"/>
        </w:rPr>
      </w:pPr>
      <w:r>
        <w:rPr>
          <w:szCs w:val="24"/>
        </w:rPr>
        <w:t xml:space="preserve">    </w:t>
      </w:r>
      <w:r w:rsidR="00DE764E">
        <w:rPr>
          <w:szCs w:val="24"/>
        </w:rPr>
        <w:t xml:space="preserve"> </w:t>
      </w:r>
      <w:r>
        <w:rPr>
          <w:szCs w:val="24"/>
        </w:rPr>
        <w:t xml:space="preserve"> </w:t>
      </w:r>
      <w:r w:rsidR="00321E00">
        <w:rPr>
          <w:szCs w:val="24"/>
        </w:rPr>
        <w:t xml:space="preserve"> </w:t>
      </w:r>
      <w:r w:rsidRPr="0048099C">
        <w:rPr>
          <w:szCs w:val="24"/>
        </w:rPr>
        <w:t>Balsuota už pateiktą sprendimo projektą – 1</w:t>
      </w:r>
      <w:r w:rsidR="007738B8">
        <w:rPr>
          <w:szCs w:val="24"/>
        </w:rPr>
        <w:t>6</w:t>
      </w:r>
      <w:r w:rsidRPr="0048099C">
        <w:rPr>
          <w:szCs w:val="24"/>
        </w:rPr>
        <w:t xml:space="preserve">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5DE4A7B2" w:rsidR="006C6F5A" w:rsidRDefault="006C6F5A" w:rsidP="006C6F5A">
      <w:pPr>
        <w:pStyle w:val="Sraopastraipa"/>
        <w:tabs>
          <w:tab w:val="left" w:pos="1276"/>
        </w:tabs>
        <w:ind w:left="0" w:firstLine="993"/>
        <w:contextualSpacing/>
      </w:pPr>
    </w:p>
    <w:p w14:paraId="2802424A" w14:textId="0AC6DF95" w:rsidR="000C7146" w:rsidRDefault="000C7146" w:rsidP="006C6F5A">
      <w:pPr>
        <w:pStyle w:val="Sraopastraipa"/>
        <w:tabs>
          <w:tab w:val="left" w:pos="1276"/>
        </w:tabs>
        <w:ind w:left="0" w:firstLine="993"/>
        <w:contextualSpacing/>
      </w:pPr>
      <w:r>
        <w:t xml:space="preserve">   Tarybos narys Juozas </w:t>
      </w:r>
      <w:proofErr w:type="spellStart"/>
      <w:r>
        <w:t>Barsteiga</w:t>
      </w:r>
      <w:proofErr w:type="spellEnd"/>
      <w:r w:rsidR="00364566">
        <w:t xml:space="preserve"> </w:t>
      </w:r>
      <w:r w:rsidR="00AF0186">
        <w:t>nusišalino nuo 11 klausimo svarstym</w:t>
      </w:r>
      <w:r w:rsidR="00D8070C">
        <w:t>o</w:t>
      </w:r>
      <w:r w:rsidR="00AF0186">
        <w:t>.</w:t>
      </w:r>
    </w:p>
    <w:p w14:paraId="572EF7F1" w14:textId="77777777" w:rsidR="00AF0186" w:rsidRDefault="00AF0186" w:rsidP="006C6F5A">
      <w:pPr>
        <w:pStyle w:val="Sraopastraipa"/>
        <w:tabs>
          <w:tab w:val="left" w:pos="1276"/>
        </w:tabs>
        <w:ind w:left="0" w:firstLine="993"/>
        <w:contextualSpacing/>
      </w:pPr>
    </w:p>
    <w:p w14:paraId="34EA7E21" w14:textId="3ECD0B18" w:rsidR="006C6F5A" w:rsidRPr="00DA3E56" w:rsidRDefault="006F0335" w:rsidP="006F0335">
      <w:pPr>
        <w:pStyle w:val="Sraopastraipa"/>
        <w:numPr>
          <w:ilvl w:val="0"/>
          <w:numId w:val="6"/>
        </w:numPr>
        <w:tabs>
          <w:tab w:val="left" w:pos="1276"/>
        </w:tabs>
        <w:ind w:left="0" w:firstLine="1134"/>
        <w:contextualSpacing/>
      </w:pPr>
      <w:r>
        <w:t xml:space="preserve"> </w:t>
      </w:r>
      <w:r w:rsidR="00DA3E56">
        <w:t xml:space="preserve">SVARSTYTA. </w:t>
      </w:r>
      <w:r w:rsidR="00321E00">
        <w:t>Rietavo savivaldybės švietimo ir biudžetinių įstaigų pareigybių skaičiaus patvirtinim</w:t>
      </w:r>
      <w:r w:rsidR="00DA3E56">
        <w:rPr>
          <w:iCs/>
        </w:rPr>
        <w:t>as.</w:t>
      </w:r>
    </w:p>
    <w:p w14:paraId="44C82A4C" w14:textId="6CF94D27" w:rsidR="00321E00" w:rsidRDefault="00321E00" w:rsidP="00321E00">
      <w:pPr>
        <w:tabs>
          <w:tab w:val="left" w:pos="1134"/>
        </w:tabs>
        <w:ind w:firstLine="0"/>
      </w:pPr>
      <w:r>
        <w:rPr>
          <w:iCs/>
        </w:rPr>
        <w:t xml:space="preserve">                   </w:t>
      </w:r>
      <w:r>
        <w:t xml:space="preserve">Švietimo, kultūros ir sporto komiteto pirmininkė Eglė </w:t>
      </w:r>
      <w:proofErr w:type="spellStart"/>
      <w:r>
        <w:t>Fabijonavičienė</w:t>
      </w:r>
      <w:proofErr w:type="spellEnd"/>
      <w:r>
        <w:rPr>
          <w:iCs/>
        </w:rPr>
        <w:t xml:space="preserve"> </w:t>
      </w:r>
      <w:r w:rsidR="00DA3E56">
        <w:rPr>
          <w:iCs/>
        </w:rPr>
        <w:t>teikė sprendimo projektą –</w:t>
      </w:r>
      <w:r w:rsidR="00DA3E56" w:rsidRPr="00DA3E56">
        <w:rPr>
          <w:szCs w:val="24"/>
        </w:rPr>
        <w:t xml:space="preserve"> </w:t>
      </w:r>
      <w:r w:rsidR="00DA3E56">
        <w:rPr>
          <w:szCs w:val="24"/>
        </w:rPr>
        <w:t xml:space="preserve">patvirtinti </w:t>
      </w:r>
      <w:bookmarkStart w:id="17" w:name="_Hlk95393690"/>
      <w:r>
        <w:t xml:space="preserve">Rietavo savivaldybės švietimo įstaigų pareigybių skaičių: Rietavo Lauryno Ivinskio gimnazijoje – 104,44 pareigybės, iš jų mokytojų – 51,26, vadovų – 4,0, pagalbos specialistų ir bibliotekų darbuotojų – 12,18, aptarnaujančio personalo – 37,0 pareigybės; Rietavo sav. Tverų gimnazijoje – 67,6603 pareigybės, iš jų mokytojų – 28,0003, vadovų – 2,5, pagalbos specialistų ir bibliotekų darbuotojų – </w:t>
      </w:r>
      <w:r w:rsidRPr="002D217E">
        <w:t xml:space="preserve">6,66, </w:t>
      </w:r>
      <w:r>
        <w:t xml:space="preserve">aptarnaujančio personalo – 30,5 pareigybės; Rietavo savivaldybės </w:t>
      </w:r>
      <w:proofErr w:type="spellStart"/>
      <w:r>
        <w:t>Žadvainių</w:t>
      </w:r>
      <w:proofErr w:type="spellEnd"/>
      <w:r>
        <w:t xml:space="preserve"> pagrindinėje mokykloje – 28,976 pareigybės, iš jų mokytojų – 13,476, vadovų – 1,25, pagalbos specialistų ir bibliotekų darbuotojų – 3,54, aptarnaujančio personalo – 10,71 pareigybės; Rietavo Mykolo Kleopo Oginskio meno mokykloje – 19,8367 pareigybės, iš jų mokytojų – 13,2367, vadovų – 1,5, aptarnaujančio personalo – 5,1 pareigybės; </w:t>
      </w:r>
      <w:r w:rsidRPr="00DC59C3">
        <w:t>Rietavo lopšelyje</w:t>
      </w:r>
      <w:r w:rsidR="00DA641A">
        <w:t>-</w:t>
      </w:r>
      <w:r w:rsidRPr="00DC59C3">
        <w:t>darželyje –</w:t>
      </w:r>
      <w:r>
        <w:t xml:space="preserve"> </w:t>
      </w:r>
      <w:r w:rsidRPr="00DC59C3">
        <w:t xml:space="preserve">50,674 </w:t>
      </w:r>
      <w:r w:rsidRPr="00DC59C3">
        <w:lastRenderedPageBreak/>
        <w:t>pareigybės, iš jų mokytojų –</w:t>
      </w:r>
      <w:r>
        <w:t xml:space="preserve"> </w:t>
      </w:r>
      <w:r w:rsidRPr="00DC59C3">
        <w:t>20,394, vadovų – 1,5, pagalbos specialistų – 6,03, aptarnaujančio personalo – 22,75 pareigybės.</w:t>
      </w:r>
    </w:p>
    <w:p w14:paraId="34C47DF9" w14:textId="4F8508F3" w:rsidR="00321E00" w:rsidRDefault="00321E00" w:rsidP="00321E00">
      <w:pPr>
        <w:tabs>
          <w:tab w:val="left" w:pos="1134"/>
        </w:tabs>
        <w:ind w:firstLine="1196"/>
      </w:pPr>
      <w:r>
        <w:t xml:space="preserve">Patvirtinti Rietavo savivaldybės biudžetinių įstaigų pareigybių skaičių: Rietavo Oginskių kultūros istorijos muziejuje – 10,75 pareigybės; Rietavo savivaldybės kultūros centre su 4 filialais </w:t>
      </w:r>
      <w:r w:rsidRPr="006C6BC8">
        <w:t>–17,25 pareigybės</w:t>
      </w:r>
      <w:r>
        <w:t xml:space="preserve">; Rietavo Irenėjaus Oginskio viešojoje bibliotekoje su 6 filialais – 10,5 pareigybės; Rietavo socialinių paslaugų centre – 22,05 pareigybės; Rietavo atvirame jaunimo centre – 2,25 pareigybės; Rietavo savivaldybės priešgaisrinėje tarnyboje – 11,0 pareigybių. </w:t>
      </w:r>
    </w:p>
    <w:p w14:paraId="71217D31" w14:textId="08279B8E" w:rsidR="00321E00" w:rsidRDefault="00321E00" w:rsidP="00321E00">
      <w:pPr>
        <w:tabs>
          <w:tab w:val="left" w:pos="1134"/>
        </w:tabs>
        <w:ind w:firstLine="0"/>
      </w:pPr>
      <w:r>
        <w:t xml:space="preserve">                    </w:t>
      </w:r>
      <w:r w:rsidRPr="00067F0F">
        <w:t>Pripažinti netekusiu galios 2021 m. rugsėjo 16 d. sprendimą Nr. T1-130 „Dėl Rietavo savivaldybės švietimo ir biudžetinių įstaigų pareigybių skaičiaus patvirtinimo“ su visais pakeitimais.</w:t>
      </w:r>
    </w:p>
    <w:p w14:paraId="7847E060" w14:textId="0C3C1DB3" w:rsidR="00DA3E56" w:rsidRPr="0048099C" w:rsidRDefault="00F0185D" w:rsidP="00B766A9">
      <w:pPr>
        <w:tabs>
          <w:tab w:val="left" w:pos="1134"/>
        </w:tabs>
        <w:ind w:firstLine="0"/>
        <w:rPr>
          <w:szCs w:val="24"/>
        </w:rPr>
      </w:pPr>
      <w:r>
        <w:t xml:space="preserve">                    </w:t>
      </w:r>
      <w:bookmarkEnd w:id="17"/>
      <w:r w:rsidR="00DA3E56" w:rsidRPr="0048099C">
        <w:rPr>
          <w:szCs w:val="24"/>
        </w:rPr>
        <w:t xml:space="preserve">Balsuota už pateiktą sprendimo projektą – </w:t>
      </w:r>
      <w:r w:rsidR="00B766A9">
        <w:rPr>
          <w:szCs w:val="24"/>
        </w:rPr>
        <w:t>15</w:t>
      </w:r>
      <w:r w:rsidR="00DA3E56" w:rsidRPr="0048099C">
        <w:rPr>
          <w:szCs w:val="24"/>
        </w:rPr>
        <w:t xml:space="preserve"> už.</w:t>
      </w:r>
    </w:p>
    <w:p w14:paraId="7877AA0C" w14:textId="348DE8BA"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00B766A9">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41CF28DD" w:rsidR="00321E00" w:rsidRDefault="00321E00" w:rsidP="00B40B9D">
      <w:pPr>
        <w:pStyle w:val="Sraopastraipa"/>
        <w:numPr>
          <w:ilvl w:val="0"/>
          <w:numId w:val="6"/>
        </w:numPr>
        <w:tabs>
          <w:tab w:val="left" w:pos="1276"/>
        </w:tabs>
        <w:ind w:left="0" w:firstLine="1134"/>
        <w:contextualSpacing/>
      </w:pPr>
      <w:r>
        <w:t xml:space="preserve"> SVARSTYTA. Rietavo savivaldybės 2022 metų biudžeto patvirtinimas.</w:t>
      </w:r>
    </w:p>
    <w:p w14:paraId="5693782B" w14:textId="7DA6DAB1" w:rsidR="00321E00" w:rsidRDefault="00321E00" w:rsidP="00321E00">
      <w:pPr>
        <w:ind w:firstLine="851"/>
        <w:rPr>
          <w:iCs/>
        </w:rPr>
      </w:pPr>
      <w:r>
        <w:t xml:space="preserve">     </w:t>
      </w:r>
      <w:bookmarkStart w:id="18" w:name="_Hlk97640811"/>
      <w:r>
        <w:t>Finansų skyriaus vedėja Kristina Pužauskienė</w:t>
      </w:r>
      <w:r w:rsidR="00A43873">
        <w:t xml:space="preserve"> </w:t>
      </w:r>
      <w:bookmarkEnd w:id="18"/>
      <w:r w:rsidR="00A43873">
        <w:t>Savivaldybės biudžeto projektą pri</w:t>
      </w:r>
      <w:r w:rsidR="00711C86">
        <w:t>s</w:t>
      </w:r>
      <w:r w:rsidR="00A43873">
        <w:t xml:space="preserve">tatė </w:t>
      </w:r>
      <w:r w:rsidR="00711C86">
        <w:t>POWER POINT programa. Informavo, kokiais teisės aktais vadova</w:t>
      </w:r>
      <w:r w:rsidR="00651900">
        <w:t>u</w:t>
      </w:r>
      <w:r w:rsidR="00711C86">
        <w:t xml:space="preserve">jantis </w:t>
      </w:r>
      <w:r w:rsidRPr="00321E00">
        <w:rPr>
          <w:iCs/>
        </w:rPr>
        <w:t xml:space="preserve"> </w:t>
      </w:r>
      <w:r w:rsidR="00651900">
        <w:rPr>
          <w:iCs/>
        </w:rPr>
        <w:t xml:space="preserve">parengtas sprendimo projektas, </w:t>
      </w:r>
      <w:r w:rsidR="00D72074">
        <w:rPr>
          <w:iCs/>
        </w:rPr>
        <w:t xml:space="preserve">pakomentavo planuojamas pajamas, </w:t>
      </w:r>
      <w:r w:rsidR="00E97930">
        <w:rPr>
          <w:iCs/>
        </w:rPr>
        <w:t xml:space="preserve">palygino </w:t>
      </w:r>
      <w:r w:rsidR="002505DC">
        <w:rPr>
          <w:iCs/>
        </w:rPr>
        <w:t>jas su</w:t>
      </w:r>
      <w:r w:rsidR="00E97930">
        <w:rPr>
          <w:iCs/>
        </w:rPr>
        <w:t xml:space="preserve"> praėju</w:t>
      </w:r>
      <w:r w:rsidR="001C4538">
        <w:rPr>
          <w:iCs/>
        </w:rPr>
        <w:t>s</w:t>
      </w:r>
      <w:r w:rsidR="00E97930">
        <w:rPr>
          <w:iCs/>
        </w:rPr>
        <w:t>ių metų pajam</w:t>
      </w:r>
      <w:r w:rsidR="002505DC">
        <w:rPr>
          <w:iCs/>
        </w:rPr>
        <w:t>om</w:t>
      </w:r>
      <w:r w:rsidR="00B06F20">
        <w:rPr>
          <w:iCs/>
        </w:rPr>
        <w:t>is</w:t>
      </w:r>
      <w:r w:rsidR="001C4538">
        <w:rPr>
          <w:iCs/>
        </w:rPr>
        <w:t xml:space="preserve">, </w:t>
      </w:r>
      <w:r>
        <w:rPr>
          <w:iCs/>
        </w:rPr>
        <w:t xml:space="preserve"> </w:t>
      </w:r>
      <w:r w:rsidR="008D7BCD">
        <w:rPr>
          <w:iCs/>
        </w:rPr>
        <w:t>pl</w:t>
      </w:r>
      <w:r w:rsidR="002505DC">
        <w:rPr>
          <w:iCs/>
        </w:rPr>
        <w:t>a</w:t>
      </w:r>
      <w:r w:rsidR="008D7BCD">
        <w:rPr>
          <w:iCs/>
        </w:rPr>
        <w:t xml:space="preserve">nuojamą išlaidų struktūrą, </w:t>
      </w:r>
      <w:r w:rsidR="00B06F20">
        <w:rPr>
          <w:iCs/>
        </w:rPr>
        <w:t>išlaidas pagal programas, pristatė 2022 m. biudžeto naujoves</w:t>
      </w:r>
      <w:r w:rsidR="005D5677">
        <w:rPr>
          <w:iCs/>
        </w:rPr>
        <w:t xml:space="preserve">, tam tikrų priemonių </w:t>
      </w:r>
      <w:r w:rsidR="001418C2">
        <w:rPr>
          <w:iCs/>
        </w:rPr>
        <w:t>finansavimą</w:t>
      </w:r>
      <w:r w:rsidR="00B06F20">
        <w:rPr>
          <w:iCs/>
        </w:rPr>
        <w:t>.</w:t>
      </w:r>
      <w:r w:rsidR="00214B81">
        <w:rPr>
          <w:iCs/>
        </w:rPr>
        <w:t xml:space="preserve"> Pateikė biudžetinių įstaigų </w:t>
      </w:r>
      <w:r w:rsidR="00FD0191">
        <w:rPr>
          <w:iCs/>
        </w:rPr>
        <w:t>pajamų už teikiamas mokamas paslaugas įnaš</w:t>
      </w:r>
      <w:r w:rsidR="00F95EAD">
        <w:rPr>
          <w:iCs/>
        </w:rPr>
        <w:t>us</w:t>
      </w:r>
      <w:r w:rsidR="00FD0191">
        <w:rPr>
          <w:iCs/>
        </w:rPr>
        <w:t xml:space="preserve"> į Savivaldybės biudžetą. </w:t>
      </w:r>
      <w:r w:rsidR="00B06F20">
        <w:rPr>
          <w:iCs/>
        </w:rPr>
        <w:t xml:space="preserve"> </w:t>
      </w:r>
    </w:p>
    <w:p w14:paraId="0520C326" w14:textId="683719E4" w:rsidR="00F70BBA" w:rsidRDefault="00F70BBA" w:rsidP="00321E00">
      <w:pPr>
        <w:ind w:firstLine="851"/>
        <w:rPr>
          <w:iCs/>
        </w:rPr>
      </w:pPr>
      <w:r>
        <w:rPr>
          <w:iCs/>
        </w:rPr>
        <w:t xml:space="preserve">     Tarybos narys Alfredas Mockus: praėjusiais metais atliktame audite </w:t>
      </w:r>
      <w:r w:rsidR="00C976F6">
        <w:rPr>
          <w:iCs/>
        </w:rPr>
        <w:t xml:space="preserve">nustatyta, kad pagalbos mokiniui specialistams buvo mokama iš mokymo lėšų. </w:t>
      </w:r>
      <w:r w:rsidR="00161EC4">
        <w:rPr>
          <w:iCs/>
        </w:rPr>
        <w:t>Kaip bus daroma šių metų biudžete?</w:t>
      </w:r>
    </w:p>
    <w:p w14:paraId="24E93970" w14:textId="67995981" w:rsidR="00161EC4" w:rsidRDefault="00161EC4" w:rsidP="00321E00">
      <w:pPr>
        <w:ind w:firstLine="851"/>
      </w:pPr>
      <w:r>
        <w:rPr>
          <w:iCs/>
        </w:rPr>
        <w:t xml:space="preserve">     </w:t>
      </w:r>
      <w:r>
        <w:t xml:space="preserve">Finansų skyriaus vedėja Kristina Pužauskienė: </w:t>
      </w:r>
      <w:r w:rsidR="00DF7EC4">
        <w:t xml:space="preserve">specialistas, kuris atsakingas už šią sritį, šiuo metu serga. Bijau suklysti, bet greičiausiai, kad </w:t>
      </w:r>
      <w:r w:rsidR="00B860CF">
        <w:t>bus mokama kaip ir pr</w:t>
      </w:r>
      <w:r w:rsidR="00F92EF2">
        <w:t>a</w:t>
      </w:r>
      <w:r w:rsidR="00B860CF">
        <w:t xml:space="preserve">ėjusiais metais. </w:t>
      </w:r>
    </w:p>
    <w:p w14:paraId="6BDFB7DF" w14:textId="51F63725" w:rsidR="005A64F8" w:rsidRDefault="005A64F8" w:rsidP="00321E00">
      <w:pPr>
        <w:ind w:firstLine="851"/>
      </w:pPr>
      <w:r>
        <w:t xml:space="preserve">     </w:t>
      </w:r>
      <w:bookmarkStart w:id="19" w:name="_Hlk97641829"/>
      <w:r w:rsidR="00A24927">
        <w:t xml:space="preserve">Tarybos narys Algimantas Mickus: </w:t>
      </w:r>
      <w:bookmarkEnd w:id="19"/>
      <w:r w:rsidR="00A24927">
        <w:t>6 priedo 1 dalies 8.1.1.</w:t>
      </w:r>
      <w:r w:rsidR="0060716E">
        <w:t xml:space="preserve">1. eilutėje nurodyta, </w:t>
      </w:r>
      <w:r w:rsidR="000607A7">
        <w:t>k</w:t>
      </w:r>
      <w:r w:rsidR="0060716E">
        <w:t xml:space="preserve">ad VšĮ „Veiklus Rietavas“ skiriama </w:t>
      </w:r>
      <w:r w:rsidR="00024288">
        <w:t xml:space="preserve">73,5 tūkst. Eur. Kiek pamenu, kai įkūrėme </w:t>
      </w:r>
      <w:r w:rsidR="000607A7">
        <w:t xml:space="preserve">šią įstaigą, skyrėme 30,0 tūkst. Eur </w:t>
      </w:r>
      <w:r w:rsidR="0084429B">
        <w:t>ir planavome, kad, jeigu reikės pagelbėti, skirsime dar apie 10,0</w:t>
      </w:r>
      <w:r w:rsidR="00F92EF2">
        <w:t>–</w:t>
      </w:r>
      <w:r w:rsidR="0084429B">
        <w:t xml:space="preserve">15,0 tūkst. Eur. </w:t>
      </w:r>
      <w:r w:rsidR="005D0EBE">
        <w:t>Šiais metais skiriama suma gerokai išaugo, bet nenurodyta kodėl.</w:t>
      </w:r>
    </w:p>
    <w:p w14:paraId="42F5BC7E" w14:textId="77777777" w:rsidR="00E80D4B" w:rsidRDefault="005D0EBE" w:rsidP="00321E00">
      <w:pPr>
        <w:ind w:firstLine="851"/>
      </w:pPr>
      <w:r>
        <w:t xml:space="preserve">      Savivaldybės meras Antanas Černeckis: </w:t>
      </w:r>
      <w:r w:rsidR="00B5741A">
        <w:t>suma tokia dėl šildymo. 40,0 tūkst. Eur skiriam</w:t>
      </w:r>
      <w:r w:rsidR="00F16AC3">
        <w:t>e praėjusių metų įsiskolinimui už šildymą padengti ir 30,0 tūkst. Eur</w:t>
      </w:r>
      <w:r w:rsidR="00651B3C">
        <w:t xml:space="preserve"> kasmetinis Savivaldybės indėlis. </w:t>
      </w:r>
      <w:r w:rsidR="00A57A70">
        <w:t>Žiūrėsime, kaip šiais metais jiems seksis</w:t>
      </w:r>
      <w:r w:rsidR="00A47816">
        <w:t xml:space="preserve"> pritraukti </w:t>
      </w:r>
      <w:r w:rsidR="00412EC7">
        <w:t xml:space="preserve">bendrabučio nuomotojus, </w:t>
      </w:r>
      <w:proofErr w:type="spellStart"/>
      <w:r w:rsidR="00412EC7">
        <w:t>įveiklinti</w:t>
      </w:r>
      <w:proofErr w:type="spellEnd"/>
      <w:r w:rsidR="00412EC7">
        <w:t xml:space="preserve"> pastatą. </w:t>
      </w:r>
      <w:r w:rsidR="00CC046B">
        <w:t>Bet problema yra dar didesnė, nes</w:t>
      </w:r>
      <w:r w:rsidR="00FE459A">
        <w:t>, kai</w:t>
      </w:r>
      <w:r w:rsidR="00CC046B">
        <w:t xml:space="preserve"> </w:t>
      </w:r>
      <w:r w:rsidR="00FE459A">
        <w:t xml:space="preserve">buvusios Žemaitijos kolegijos pastatai nešildomi, išauga šilumos kaina visiems Rietavo </w:t>
      </w:r>
      <w:r w:rsidR="00662A32">
        <w:t>gyventojams ir įstaigoms</w:t>
      </w:r>
      <w:r w:rsidR="00804A35">
        <w:t xml:space="preserve">, dėl to ir dotuojame šią įstaigą. </w:t>
      </w:r>
    </w:p>
    <w:p w14:paraId="792BA81D" w14:textId="77777777" w:rsidR="003E76D6" w:rsidRDefault="00E80D4B" w:rsidP="00321E00">
      <w:pPr>
        <w:ind w:firstLine="851"/>
      </w:pPr>
      <w:r>
        <w:t xml:space="preserve">     Tarybos narys Algimantas Mickus: gal žinote, kokia dalis </w:t>
      </w:r>
      <w:r w:rsidR="003E76D6">
        <w:t>patalpų užimta?</w:t>
      </w:r>
    </w:p>
    <w:p w14:paraId="3364093C" w14:textId="2ED9F879" w:rsidR="005D0EBE" w:rsidRDefault="003E76D6" w:rsidP="00321E00">
      <w:pPr>
        <w:ind w:firstLine="851"/>
      </w:pPr>
      <w:r>
        <w:t xml:space="preserve">    </w:t>
      </w:r>
      <w:r w:rsidR="00662A32">
        <w:t xml:space="preserve"> </w:t>
      </w:r>
      <w:bookmarkStart w:id="20" w:name="_Hlk97657707"/>
      <w:r>
        <w:t xml:space="preserve">Savivaldybės meras Antanas Černeckis: </w:t>
      </w:r>
      <w:bookmarkEnd w:id="20"/>
      <w:r>
        <w:t>tiksliai nepasakysiu</w:t>
      </w:r>
      <w:r w:rsidR="003945D4">
        <w:t xml:space="preserve">, bet 14 įstaigų patalpas apžiūrėjo jau rudenį. </w:t>
      </w:r>
      <w:r w:rsidR="00180AF5">
        <w:t xml:space="preserve">Patalpų dairosi </w:t>
      </w:r>
      <w:r w:rsidR="003F1A5A">
        <w:t xml:space="preserve">ir Rietavo policijos komisariatas. </w:t>
      </w:r>
      <w:r w:rsidR="003945D4">
        <w:t xml:space="preserve">Kai bus </w:t>
      </w:r>
      <w:r w:rsidR="00917AEB">
        <w:t>tv</w:t>
      </w:r>
      <w:r w:rsidR="00180AF5">
        <w:t>a</w:t>
      </w:r>
      <w:r w:rsidR="00917AEB">
        <w:t xml:space="preserve">rkomas Savivaldybės administracijos pastatas, </w:t>
      </w:r>
      <w:r w:rsidR="003F1A5A">
        <w:t>kažkuriam laikui persike</w:t>
      </w:r>
      <w:r w:rsidR="00384F79">
        <w:t>l</w:t>
      </w:r>
      <w:r w:rsidR="003F1A5A">
        <w:t>sime ten ir mes.</w:t>
      </w:r>
      <w:r w:rsidR="00917AEB">
        <w:t xml:space="preserve"> </w:t>
      </w:r>
    </w:p>
    <w:p w14:paraId="39C268EF" w14:textId="746249FC" w:rsidR="00B754B3" w:rsidRDefault="00384F79" w:rsidP="00321E00">
      <w:pPr>
        <w:ind w:firstLine="851"/>
      </w:pPr>
      <w:r>
        <w:t xml:space="preserve">     Tarybos narys Alfredas Mockus: </w:t>
      </w:r>
      <w:r w:rsidR="00073740">
        <w:t>kaip darbuotojų atstovui tenka dalyvauti kasmetiniame darbuotojų vertinime.</w:t>
      </w:r>
      <w:r w:rsidR="00360F37">
        <w:t xml:space="preserve"> Kasmet </w:t>
      </w:r>
      <w:r w:rsidR="00414C7D">
        <w:t>S</w:t>
      </w:r>
      <w:r w:rsidR="00AB0E37">
        <w:t xml:space="preserve">avivaldybėje </w:t>
      </w:r>
      <w:r w:rsidR="00360F37">
        <w:t xml:space="preserve">susiduriama su tokia problema, kad </w:t>
      </w:r>
      <w:r w:rsidR="00AB0E37">
        <w:t xml:space="preserve">vertinimas yra, paprasčiau pasakius, farsas. </w:t>
      </w:r>
      <w:r w:rsidR="004A3E52">
        <w:t>Asignavimų valdytojas neturi galimybių tinkamai įvertinti darbuotojų</w:t>
      </w:r>
      <w:r w:rsidR="00D9161F">
        <w:t xml:space="preserve"> </w:t>
      </w:r>
      <w:r w:rsidR="00963C58">
        <w:t xml:space="preserve">– </w:t>
      </w:r>
      <w:r w:rsidR="00D9161F">
        <w:t>„labai gerai“ ir pan.</w:t>
      </w:r>
      <w:r w:rsidR="003109CF">
        <w:t xml:space="preserve">, dėl to darbuotojai neturi motyvacijos. </w:t>
      </w:r>
      <w:r w:rsidR="00013018">
        <w:t>Mano klausimas toks, kodėl formuojamas biudžetas taip, kad darbuotojas neturi galimybės pasireikšti?</w:t>
      </w:r>
    </w:p>
    <w:p w14:paraId="7B1DF66C" w14:textId="4DAFA3CB" w:rsidR="00384F79" w:rsidRDefault="00B754B3" w:rsidP="00321E00">
      <w:pPr>
        <w:ind w:firstLine="851"/>
      </w:pPr>
      <w:r>
        <w:t xml:space="preserve">   </w:t>
      </w:r>
      <w:r w:rsidR="003109CF">
        <w:t xml:space="preserve"> </w:t>
      </w:r>
      <w:r>
        <w:t xml:space="preserve">  Savivaldybės meras Antanas Černeckis: </w:t>
      </w:r>
      <w:r w:rsidR="00551382">
        <w:t xml:space="preserve">kad darbuotojų vertinimas – farsas, tik jūsų nuomonė. </w:t>
      </w:r>
      <w:r w:rsidR="008C0063">
        <w:t>Sudarytos komisijos, darbuotojai vertinami</w:t>
      </w:r>
      <w:r w:rsidR="00AF26BB">
        <w:t xml:space="preserve">. Pagal mūsų galimybes darbuotojams keliame atlyginimus. </w:t>
      </w:r>
      <w:r w:rsidR="00555AB2">
        <w:t>Patikslinkite, apie kokius darbuotojus kalbate?</w:t>
      </w:r>
    </w:p>
    <w:p w14:paraId="662B76F7" w14:textId="09666107" w:rsidR="00555AB2" w:rsidRDefault="00555AB2" w:rsidP="00321E00">
      <w:pPr>
        <w:ind w:firstLine="851"/>
      </w:pPr>
      <w:r>
        <w:t xml:space="preserve">       Tar</w:t>
      </w:r>
      <w:r w:rsidR="000034EB">
        <w:t xml:space="preserve">ybos narys Alfredas Mockus: dalyvauju Rietavo Lauryno Ivinskio gimnazijos darbuotojų vertinime. Matau, kaip kasmet vadovas neturi galimybių </w:t>
      </w:r>
      <w:r w:rsidR="00092BC2">
        <w:t xml:space="preserve">įvertinti darbuotojų „labai gerai“, nes tiesiog neturi tam lėšų. </w:t>
      </w:r>
    </w:p>
    <w:p w14:paraId="37A4EEC8" w14:textId="17EE6D7D" w:rsidR="00BF526B" w:rsidRDefault="001D7934" w:rsidP="001D7934">
      <w:pPr>
        <w:ind w:firstLine="0"/>
      </w:pPr>
      <w:r>
        <w:lastRenderedPageBreak/>
        <w:t xml:space="preserve">             </w:t>
      </w:r>
      <w:r w:rsidR="00BF526B">
        <w:t xml:space="preserve">    </w:t>
      </w:r>
      <w:r>
        <w:t xml:space="preserve"> </w:t>
      </w:r>
      <w:r w:rsidR="00BF526B">
        <w:t xml:space="preserve">Savivaldybės meras Antanas Černeckis: jūs atstovaujate </w:t>
      </w:r>
      <w:r w:rsidR="00DB1721">
        <w:t>darbuotojus, žinote, kaip, iš kur ir koks gaunam</w:t>
      </w:r>
      <w:r w:rsidR="00C55411">
        <w:t>a</w:t>
      </w:r>
      <w:r w:rsidR="00DB1721">
        <w:t>s fina</w:t>
      </w:r>
      <w:r w:rsidR="00C55411">
        <w:t>n</w:t>
      </w:r>
      <w:r w:rsidR="00DB1721">
        <w:t xml:space="preserve">savimas. </w:t>
      </w:r>
      <w:r w:rsidR="00C55411">
        <w:t xml:space="preserve">Šiemet yra įstaigų vadovų, įvertintų </w:t>
      </w:r>
      <w:r w:rsidR="004442C1">
        <w:t xml:space="preserve">„labai gerai“. Mes vertiname taip, kaip yra, o jūs </w:t>
      </w:r>
      <w:r w:rsidR="00783382">
        <w:t xml:space="preserve">turite šiuos klausimus spręsti viduje. </w:t>
      </w:r>
    </w:p>
    <w:p w14:paraId="68896A5C" w14:textId="7AAE9DF3" w:rsidR="00B760B2" w:rsidRDefault="001D7934" w:rsidP="001D7934">
      <w:pPr>
        <w:ind w:firstLine="0"/>
      </w:pPr>
      <w:r>
        <w:t xml:space="preserve">         </w:t>
      </w:r>
      <w:r w:rsidR="00B760B2">
        <w:t xml:space="preserve">        </w:t>
      </w:r>
      <w:r>
        <w:t xml:space="preserve"> </w:t>
      </w:r>
      <w:r w:rsidR="00B760B2">
        <w:t xml:space="preserve">Tarybos narys Alfredas Mockus: vadinasi, jūs </w:t>
      </w:r>
      <w:r w:rsidR="00791651">
        <w:t xml:space="preserve">norite pasakyti, kad </w:t>
      </w:r>
      <w:r w:rsidR="00E0797C">
        <w:t>kalti vadov</w:t>
      </w:r>
      <w:r w:rsidR="00791651">
        <w:t>ai, nesugebantys</w:t>
      </w:r>
      <w:r w:rsidR="00E0797C">
        <w:t xml:space="preserve"> tinkamai įvertinti savo darbuotojų?</w:t>
      </w:r>
    </w:p>
    <w:p w14:paraId="75571FD3" w14:textId="6C5B03D3" w:rsidR="004E2C06" w:rsidRDefault="001D7934" w:rsidP="001D7934">
      <w:pPr>
        <w:ind w:firstLine="0"/>
      </w:pPr>
      <w:r>
        <w:t xml:space="preserve">           </w:t>
      </w:r>
      <w:r w:rsidR="00E0797C">
        <w:t xml:space="preserve">     </w:t>
      </w:r>
      <w:r>
        <w:t xml:space="preserve"> </w:t>
      </w:r>
      <w:r w:rsidR="00E0797C">
        <w:t xml:space="preserve"> Savivaldybės meras Antanas Černeckis: </w:t>
      </w:r>
      <w:r w:rsidR="0048243B">
        <w:t xml:space="preserve">kaltinti turite ir profsąjungą, kad nesugebate </w:t>
      </w:r>
      <w:r w:rsidR="00196B14">
        <w:t xml:space="preserve">iš Lietuvos Respublikos Vyriausybės išsireikalauti daugiau pinigų. </w:t>
      </w:r>
    </w:p>
    <w:p w14:paraId="57287E4E" w14:textId="6002F417" w:rsidR="00E0797C" w:rsidRDefault="001D7934" w:rsidP="001D7934">
      <w:pPr>
        <w:ind w:firstLine="0"/>
      </w:pPr>
      <w:r>
        <w:t xml:space="preserve">           </w:t>
      </w:r>
      <w:r w:rsidR="004E2C06">
        <w:t xml:space="preserve">      </w:t>
      </w:r>
      <w:r>
        <w:t xml:space="preserve"> </w:t>
      </w:r>
      <w:r w:rsidR="004E2C06">
        <w:t xml:space="preserve">Tarybos narys Alfredas Mockus: </w:t>
      </w:r>
      <w:r w:rsidR="005819C5">
        <w:t>daugelis darbuotojų yra finansuojami iš Savivaldybės biudžeto</w:t>
      </w:r>
      <w:r w:rsidR="00382609">
        <w:t>, todėl sakyti, kad mes nesugebame išsireika</w:t>
      </w:r>
      <w:r w:rsidR="00DE4172">
        <w:t>la</w:t>
      </w:r>
      <w:r w:rsidR="00382609">
        <w:t>uti</w:t>
      </w:r>
      <w:r w:rsidR="00DE4172">
        <w:t xml:space="preserve">, nėra tikslu. </w:t>
      </w:r>
    </w:p>
    <w:p w14:paraId="5A47B762" w14:textId="07934AC9" w:rsidR="001D7934" w:rsidRDefault="001D7934" w:rsidP="00321E00">
      <w:pPr>
        <w:ind w:firstLine="851"/>
        <w:rPr>
          <w:iCs/>
        </w:rPr>
      </w:pPr>
      <w:r>
        <w:t xml:space="preserve">    Savivaldybės meras Antanas Černeckis: </w:t>
      </w:r>
      <w:r w:rsidR="00E760E8">
        <w:t xml:space="preserve">su tuo kategoriškai nesutinku. Yra tvarkos, kaip vertinti darbuotojus, kaip skiriamos priemokos ir pan. </w:t>
      </w:r>
      <w:r>
        <w:t xml:space="preserve">   </w:t>
      </w:r>
    </w:p>
    <w:p w14:paraId="3C71A82F" w14:textId="4938153B" w:rsidR="00666E3C" w:rsidRDefault="00666E3C" w:rsidP="00321E00">
      <w:pPr>
        <w:ind w:firstLine="851"/>
        <w:rPr>
          <w:iCs/>
        </w:rPr>
      </w:pPr>
      <w:r>
        <w:rPr>
          <w:iCs/>
        </w:rPr>
        <w:t xml:space="preserve">   </w:t>
      </w:r>
      <w:r w:rsidR="00384F79">
        <w:rPr>
          <w:iCs/>
        </w:rPr>
        <w:t xml:space="preserve"> </w:t>
      </w:r>
      <w:r w:rsidR="005D5677">
        <w:rPr>
          <w:iCs/>
        </w:rPr>
        <w:t xml:space="preserve">Tarybos narys Viktoras </w:t>
      </w:r>
      <w:proofErr w:type="spellStart"/>
      <w:r w:rsidR="005D5677">
        <w:rPr>
          <w:iCs/>
        </w:rPr>
        <w:t>Krajinas</w:t>
      </w:r>
      <w:proofErr w:type="spellEnd"/>
      <w:r w:rsidR="005D5677">
        <w:rPr>
          <w:iCs/>
        </w:rPr>
        <w:t>:</w:t>
      </w:r>
      <w:r w:rsidR="00F95EAD">
        <w:rPr>
          <w:iCs/>
        </w:rPr>
        <w:t xml:space="preserve"> </w:t>
      </w:r>
      <w:r w:rsidR="00BD2DE2">
        <w:rPr>
          <w:iCs/>
        </w:rPr>
        <w:t xml:space="preserve">mane </w:t>
      </w:r>
      <w:r w:rsidR="00011C91">
        <w:rPr>
          <w:iCs/>
        </w:rPr>
        <w:t>domina, už ką skiriami 5,0 tūkst. Eur</w:t>
      </w:r>
      <w:r w:rsidR="0068267D">
        <w:rPr>
          <w:iCs/>
        </w:rPr>
        <w:t xml:space="preserve"> (maisto </w:t>
      </w:r>
      <w:r w:rsidR="00C60525">
        <w:rPr>
          <w:iCs/>
        </w:rPr>
        <w:t>produktų sandėliavimo išlaidos</w:t>
      </w:r>
      <w:r w:rsidR="00945BF9">
        <w:rPr>
          <w:iCs/>
        </w:rPr>
        <w:t>)?</w:t>
      </w:r>
    </w:p>
    <w:p w14:paraId="435F77E2" w14:textId="1F60BB6A" w:rsidR="00321E00" w:rsidRDefault="00945BF9" w:rsidP="00244B65">
      <w:pPr>
        <w:ind w:firstLine="851"/>
      </w:pPr>
      <w:r>
        <w:rPr>
          <w:iCs/>
        </w:rPr>
        <w:t xml:space="preserve">     Savivaldybės administracijos direktorius Vytautas </w:t>
      </w:r>
      <w:proofErr w:type="spellStart"/>
      <w:r>
        <w:rPr>
          <w:iCs/>
        </w:rPr>
        <w:t>Dičiūnas</w:t>
      </w:r>
      <w:proofErr w:type="spellEnd"/>
      <w:r>
        <w:rPr>
          <w:iCs/>
        </w:rPr>
        <w:t xml:space="preserve">: </w:t>
      </w:r>
      <w:r w:rsidR="00F057D9">
        <w:rPr>
          <w:iCs/>
        </w:rPr>
        <w:t>ši suma skirta maisto produktams, kuriuos gauname pagal programą, sandėli</w:t>
      </w:r>
      <w:r w:rsidR="0062755A">
        <w:rPr>
          <w:iCs/>
        </w:rPr>
        <w:t xml:space="preserve">uoti. Produktus privalome laikyti tam </w:t>
      </w:r>
      <w:r w:rsidR="006610DA">
        <w:rPr>
          <w:iCs/>
        </w:rPr>
        <w:t>pritaikytose patalpose. Rietave tokių patalpų net</w:t>
      </w:r>
      <w:r w:rsidR="00891120">
        <w:rPr>
          <w:iCs/>
        </w:rPr>
        <w:t xml:space="preserve">urime, nuomojame Plungėje. </w:t>
      </w:r>
    </w:p>
    <w:p w14:paraId="2DBB7AFF" w14:textId="754681AE" w:rsidR="00321E00" w:rsidRPr="0048099C" w:rsidRDefault="00321E00" w:rsidP="00321E00">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993DFD">
        <w:rPr>
          <w:szCs w:val="24"/>
        </w:rPr>
        <w:t>2</w:t>
      </w:r>
      <w:r w:rsidRPr="0048099C">
        <w:rPr>
          <w:szCs w:val="24"/>
        </w:rPr>
        <w:t xml:space="preserve"> už</w:t>
      </w:r>
      <w:r w:rsidR="00993DFD">
        <w:rPr>
          <w:szCs w:val="24"/>
        </w:rPr>
        <w:t>, 4 susilaikė</w:t>
      </w:r>
      <w:r w:rsidRPr="0048099C">
        <w:rPr>
          <w:szCs w:val="24"/>
        </w:rPr>
        <w:t>.</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3D57986E" w:rsidR="00321E00" w:rsidRPr="00321E00" w:rsidRDefault="00321E00" w:rsidP="00B40B9D">
      <w:pPr>
        <w:pStyle w:val="Sraopastraipa"/>
        <w:numPr>
          <w:ilvl w:val="0"/>
          <w:numId w:val="6"/>
        </w:numPr>
        <w:tabs>
          <w:tab w:val="left" w:pos="1276"/>
        </w:tabs>
        <w:ind w:left="0" w:firstLine="1134"/>
        <w:contextualSpacing/>
      </w:pPr>
      <w:r>
        <w:t xml:space="preserve"> SVARSTYTA. </w:t>
      </w:r>
      <w:r>
        <w:rPr>
          <w:iCs/>
        </w:rPr>
        <w:t>Rietavo savivaldybės švietimo įstaigų darbuotojų (pedagogų ir psichologų) kelionės išlaidų kompensavimo tvarkos aprašo patvirtinimas.</w:t>
      </w:r>
    </w:p>
    <w:p w14:paraId="2AE4045D" w14:textId="6327F7A3" w:rsidR="002D158E" w:rsidRPr="002D158E" w:rsidRDefault="002D158E" w:rsidP="002D158E">
      <w:pPr>
        <w:pStyle w:val="Default"/>
        <w:ind w:firstLine="567"/>
        <w:jc w:val="both"/>
        <w:rPr>
          <w:rFonts w:eastAsia="Calibri"/>
        </w:rPr>
      </w:pPr>
      <w:r>
        <w:t xml:space="preserve">          </w:t>
      </w:r>
      <w:r w:rsidR="00321E00">
        <w:t xml:space="preserve">Švietimo, kultūros ir sporto komiteto pirmininkė Eglė </w:t>
      </w:r>
      <w:proofErr w:type="spellStart"/>
      <w:r w:rsidR="00321E00">
        <w:t>Fabijonavičienė</w:t>
      </w:r>
      <w:proofErr w:type="spellEnd"/>
      <w:r w:rsidR="00321E00">
        <w:t xml:space="preserve"> </w:t>
      </w:r>
      <w:r w:rsidR="00321E00">
        <w:rPr>
          <w:iCs/>
        </w:rPr>
        <w:t>teikė sprendimo projektą –</w:t>
      </w:r>
      <w:r w:rsidR="00321E00" w:rsidRPr="00DA3E56">
        <w:t xml:space="preserve"> </w:t>
      </w:r>
      <w:r w:rsidR="00321E00">
        <w:t xml:space="preserve">patvirtinti </w:t>
      </w:r>
      <w:r w:rsidRPr="002D158E">
        <w:rPr>
          <w:rFonts w:eastAsia="Calibri"/>
        </w:rPr>
        <w:t>Rietavo savivaldybės švietimo įstaigų darbuotojų (pedagogų ir psichologų) kelionės išlaidų kompensavimo tvarkos aprašą (pridedama).</w:t>
      </w:r>
    </w:p>
    <w:p w14:paraId="08881FBB" w14:textId="2F6518CD" w:rsidR="002D158E" w:rsidRPr="002D158E" w:rsidRDefault="002D158E" w:rsidP="002D158E">
      <w:pPr>
        <w:autoSpaceDE w:val="0"/>
        <w:autoSpaceDN w:val="0"/>
        <w:adjustRightInd w:val="0"/>
        <w:ind w:firstLine="567"/>
        <w:rPr>
          <w:rFonts w:eastAsia="Calibri"/>
          <w:color w:val="000000"/>
          <w:szCs w:val="24"/>
        </w:rPr>
      </w:pPr>
      <w:r>
        <w:rPr>
          <w:rFonts w:eastAsia="Calibri"/>
          <w:color w:val="000000"/>
          <w:szCs w:val="24"/>
        </w:rPr>
        <w:t xml:space="preserve">         </w:t>
      </w:r>
      <w:r w:rsidRPr="002D158E">
        <w:rPr>
          <w:rFonts w:eastAsia="Calibri"/>
          <w:color w:val="000000"/>
          <w:szCs w:val="24"/>
        </w:rPr>
        <w:t xml:space="preserve"> Nustatyti, kad šio sprendimo 1 punktu nurodyto Aprašo nuostatos taikomos nuo 2022 m. kovo 1 d. </w:t>
      </w:r>
    </w:p>
    <w:p w14:paraId="6613C5BD" w14:textId="5E72810C" w:rsidR="006703CD" w:rsidRDefault="008B4E53" w:rsidP="006703CD">
      <w:pPr>
        <w:tabs>
          <w:tab w:val="left" w:pos="1707"/>
        </w:tabs>
        <w:ind w:firstLine="851"/>
      </w:pPr>
      <w:r>
        <w:t xml:space="preserve">     </w:t>
      </w:r>
      <w:r w:rsidR="00FA12CD">
        <w:t xml:space="preserve">Tarybos narys Alfredas Mockus: </w:t>
      </w:r>
      <w:r w:rsidR="00D43145">
        <w:t xml:space="preserve">kaip suprantu, bus apmokama kelionė nuo 10 iki 100 kilometrų kelionė pirmyn atgal. </w:t>
      </w:r>
      <w:r w:rsidR="00046554">
        <w:t>Vadinasi, maksimalus atstumas – 50 kilometrų</w:t>
      </w:r>
      <w:r w:rsidR="003E21E4">
        <w:t>, minimalus – 10 kilometrų. Atkreipkime dėmesį į tvarkos 13.2 punktą</w:t>
      </w:r>
      <w:r w:rsidR="00B206FA">
        <w:t xml:space="preserve">, kuriame parašyta, kad </w:t>
      </w:r>
      <w:r w:rsidR="006703CD">
        <w:t>„Važiavimo dirbti išlaidų kompensacijos mokėjimas nutraukiama</w:t>
      </w:r>
      <w:r w:rsidR="007E42DD">
        <w:t>s</w:t>
      </w:r>
      <w:r w:rsidR="006703CD">
        <w:t xml:space="preserve"> pedagogui ar psichologui persikėlus gyventi arčiau nei 10 kilometrų iki darbo vietos</w:t>
      </w:r>
      <w:r w:rsidR="009B6DE3">
        <w:t xml:space="preserve">“. </w:t>
      </w:r>
      <w:r w:rsidR="004146FC">
        <w:t xml:space="preserve">Manau, kad turi būti parašyta „arčiau negu 5 kilometrai iki darbo vietos“. </w:t>
      </w:r>
    </w:p>
    <w:p w14:paraId="277F9B03" w14:textId="1CD5A5C0" w:rsidR="008B4E53" w:rsidRDefault="008B4E53" w:rsidP="006703CD">
      <w:pPr>
        <w:tabs>
          <w:tab w:val="left" w:pos="1707"/>
        </w:tabs>
        <w:ind w:firstLine="851"/>
      </w:pPr>
      <w:r>
        <w:t xml:space="preserve">     Savivaldybės meras Antanas Černeckis sutiko, kad šį punktą reikia tikslinti. </w:t>
      </w:r>
    </w:p>
    <w:p w14:paraId="4B447A1C" w14:textId="16DCD0F5" w:rsidR="00CF13B1" w:rsidRDefault="00CF13B1" w:rsidP="006703CD">
      <w:pPr>
        <w:tabs>
          <w:tab w:val="left" w:pos="1707"/>
        </w:tabs>
        <w:ind w:firstLine="851"/>
      </w:pPr>
      <w:r>
        <w:t xml:space="preserve">     Tarybos narys Viktoras </w:t>
      </w:r>
      <w:proofErr w:type="spellStart"/>
      <w:r>
        <w:t>Krajinas</w:t>
      </w:r>
      <w:proofErr w:type="spellEnd"/>
      <w:r>
        <w:t xml:space="preserve"> klausė, ar ta</w:t>
      </w:r>
      <w:r w:rsidR="00AA29C1">
        <w:t>i rei</w:t>
      </w:r>
      <w:r w:rsidR="00DB7142">
        <w:t>š</w:t>
      </w:r>
      <w:r w:rsidR="00AA29C1">
        <w:t>kia, kad Savivaldybė ateityje taip skatins ir kitus darbuotojus – socialinius darbuotojus, Savivaldybės administracijos darbuotojus</w:t>
      </w:r>
      <w:r w:rsidR="00DB7142">
        <w:t xml:space="preserve">? </w:t>
      </w:r>
    </w:p>
    <w:p w14:paraId="647F8675" w14:textId="4902A744" w:rsidR="00321E00" w:rsidRDefault="00820356" w:rsidP="00321E00">
      <w:pPr>
        <w:pStyle w:val="Sraopastraipa"/>
        <w:tabs>
          <w:tab w:val="left" w:pos="1276"/>
        </w:tabs>
        <w:ind w:left="0" w:firstLine="1134"/>
        <w:contextualSpacing/>
      </w:pPr>
      <w:r>
        <w:t>Savivaldybės meras Antan</w:t>
      </w:r>
      <w:r w:rsidR="00520BD4">
        <w:t>a</w:t>
      </w:r>
      <w:r>
        <w:t>s</w:t>
      </w:r>
      <w:r w:rsidR="00520BD4">
        <w:t xml:space="preserve"> Černeckis: mes skatiname </w:t>
      </w:r>
      <w:r w:rsidR="005A08B5">
        <w:t>apsigyventi Savivaldybėje</w:t>
      </w:r>
      <w:r w:rsidR="007A05D1">
        <w:t xml:space="preserve">, bet realybė yra kitokia. </w:t>
      </w:r>
      <w:r w:rsidR="00E76B8C">
        <w:t xml:space="preserve">Jeigu galimybės leis, galbūt pagalvosime ir apie tai. </w:t>
      </w:r>
      <w:r>
        <w:t xml:space="preserve"> </w:t>
      </w:r>
    </w:p>
    <w:p w14:paraId="6142059D" w14:textId="2454744B"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E8196A">
        <w:rPr>
          <w:szCs w:val="24"/>
        </w:rPr>
        <w:t>6</w:t>
      </w:r>
      <w:r w:rsidRPr="0048099C">
        <w:rPr>
          <w:szCs w:val="24"/>
        </w:rPr>
        <w:t xml:space="preserve"> už.</w:t>
      </w:r>
    </w:p>
    <w:p w14:paraId="3CDE43DC"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1977C099" w14:textId="0D0E47DC" w:rsidR="00321E00" w:rsidRPr="002D158E" w:rsidRDefault="002D158E" w:rsidP="00B40B9D">
      <w:pPr>
        <w:pStyle w:val="Sraopastraipa"/>
        <w:numPr>
          <w:ilvl w:val="0"/>
          <w:numId w:val="6"/>
        </w:numPr>
        <w:tabs>
          <w:tab w:val="left" w:pos="1276"/>
        </w:tabs>
        <w:ind w:left="0" w:firstLine="1134"/>
        <w:contextualSpacing/>
      </w:pPr>
      <w:r>
        <w:t xml:space="preserve"> SVARSTYTA. </w:t>
      </w:r>
      <w:r>
        <w:rPr>
          <w:iCs/>
        </w:rPr>
        <w:t>Rietavo savivaldybės nevyriausybinių organizacijų rėmimo programos 2021 metų lėšų panaudojimo ataskaitos patvirtinimas.</w:t>
      </w:r>
    </w:p>
    <w:p w14:paraId="53790CC7" w14:textId="17630554" w:rsidR="002D158E" w:rsidRDefault="002D158E" w:rsidP="002D158E">
      <w:pPr>
        <w:ind w:firstLine="0"/>
      </w:pPr>
      <w:r>
        <w:t xml:space="preserve">                   Švietimo, kultūros ir sporto komiteto pirmininkė Eglė </w:t>
      </w:r>
      <w:proofErr w:type="spellStart"/>
      <w:r>
        <w:t>Fabijonavičienė</w:t>
      </w:r>
      <w:proofErr w:type="spellEnd"/>
      <w:r>
        <w:t xml:space="preserve"> </w:t>
      </w:r>
      <w:r>
        <w:rPr>
          <w:iCs/>
        </w:rPr>
        <w:t>teikė sprendimo projektą –</w:t>
      </w:r>
      <w:r w:rsidRPr="00DA3E56">
        <w:rPr>
          <w:szCs w:val="24"/>
        </w:rPr>
        <w:t xml:space="preserve"> </w:t>
      </w:r>
      <w:r>
        <w:rPr>
          <w:szCs w:val="24"/>
        </w:rPr>
        <w:t>patvirtinti</w:t>
      </w:r>
      <w:r w:rsidRPr="002D158E">
        <w:t xml:space="preserve"> </w:t>
      </w:r>
      <w:r>
        <w:t>Rietavo savivaldybės nevyriausybinių organizacijų rėmimo programos 2021 metų lėšų panaudojimo ataskaitą (pridedama).</w:t>
      </w:r>
    </w:p>
    <w:p w14:paraId="013D5CF5" w14:textId="6F3F4E6A"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E8196A">
        <w:rPr>
          <w:szCs w:val="24"/>
        </w:rPr>
        <w:t>6</w:t>
      </w:r>
      <w:r w:rsidRPr="0048099C">
        <w:rPr>
          <w:szCs w:val="24"/>
        </w:rPr>
        <w:t xml:space="preserve"> už.</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070DFCFE" w:rsidR="00321E00" w:rsidRPr="002D158E" w:rsidRDefault="002D158E" w:rsidP="00B40B9D">
      <w:pPr>
        <w:pStyle w:val="Sraopastraipa"/>
        <w:numPr>
          <w:ilvl w:val="0"/>
          <w:numId w:val="6"/>
        </w:numPr>
        <w:tabs>
          <w:tab w:val="left" w:pos="1276"/>
        </w:tabs>
        <w:ind w:left="0" w:firstLine="1134"/>
        <w:contextualSpacing/>
      </w:pPr>
      <w:r>
        <w:t xml:space="preserve"> SVARSTYTA. S</w:t>
      </w:r>
      <w:r>
        <w:rPr>
          <w:iCs/>
        </w:rPr>
        <w:t>utikimas perimti valstybės turtą ir jo perdavimas.</w:t>
      </w:r>
    </w:p>
    <w:p w14:paraId="1102D5F1" w14:textId="1D295E7C" w:rsidR="002D158E" w:rsidRDefault="002D158E" w:rsidP="002D158E">
      <w:pPr>
        <w:ind w:firstLine="1092"/>
      </w:pPr>
      <w:r>
        <w:t xml:space="preserve"> Švietimo, kultūros ir sporto komiteto pirmininkė Eglė </w:t>
      </w:r>
      <w:proofErr w:type="spellStart"/>
      <w:r>
        <w:t>Fabijonavičienė</w:t>
      </w:r>
      <w:proofErr w:type="spellEnd"/>
      <w:r>
        <w:t xml:space="preserve"> </w:t>
      </w:r>
      <w:bookmarkStart w:id="21" w:name="_Hlk96421436"/>
      <w:r>
        <w:rPr>
          <w:iCs/>
        </w:rPr>
        <w:t>teikė sprendimo projektą –</w:t>
      </w:r>
      <w:bookmarkEnd w:id="21"/>
      <w:r>
        <w:rPr>
          <w:iCs/>
        </w:rPr>
        <w:t xml:space="preserve"> s</w:t>
      </w:r>
      <w:r>
        <w:t xml:space="preserve">utikti perimti Rietavo savivaldybės nuosavybėn  savarankiškosioms funkcijoms  įgyvendinti   valstybei nuosavybės teise priklausantį  ir šiuo metu Lietuvos nacionalinės Martyno </w:t>
      </w:r>
      <w:r>
        <w:lastRenderedPageBreak/>
        <w:t>Mažvydo bibliotekos patikėjimo teise valdomą ilgalaikį</w:t>
      </w:r>
      <w:r>
        <w:rPr>
          <w:color w:val="000000"/>
        </w:rPr>
        <w:t xml:space="preserve"> </w:t>
      </w:r>
      <w:r>
        <w:t xml:space="preserve"> turtą, kurio likutinė  vertė  – 5026,16 Eur (pridedama).</w:t>
      </w:r>
    </w:p>
    <w:p w14:paraId="34D64882" w14:textId="77777777" w:rsidR="002D158E" w:rsidRDefault="002D158E" w:rsidP="002D158E">
      <w:pPr>
        <w:rPr>
          <w:sz w:val="2"/>
          <w:szCs w:val="2"/>
        </w:rPr>
      </w:pPr>
    </w:p>
    <w:p w14:paraId="1BA8616B" w14:textId="0E102A09" w:rsidR="002D158E" w:rsidRDefault="002D158E" w:rsidP="002D158E">
      <w:pPr>
        <w:ind w:firstLine="1030"/>
      </w:pPr>
      <w:r>
        <w:t xml:space="preserve">  Perduoti sprendimo 1 punkte nurodytą turtą, jį perėmus Savivaldybės nuosavybėn, Rietavo savivaldybės </w:t>
      </w:r>
      <w:r>
        <w:rPr>
          <w:szCs w:val="24"/>
        </w:rPr>
        <w:t xml:space="preserve"> Irenėjaus </w:t>
      </w:r>
      <w:r w:rsidRPr="00081E48">
        <w:t xml:space="preserve">Oginskio </w:t>
      </w:r>
      <w:r w:rsidRPr="00081E48">
        <w:rPr>
          <w:kern w:val="2"/>
          <w:szCs w:val="24"/>
          <w:lang w:eastAsia="lt-LT"/>
        </w:rPr>
        <w:t xml:space="preserve">viešajai bibliotekai </w:t>
      </w:r>
      <w:r>
        <w:t>valdyti, naudoti ir disponuoti juo patikėjimo teise,</w:t>
      </w:r>
      <w:r w:rsidRPr="005D3228">
        <w:rPr>
          <w:color w:val="000000"/>
        </w:rPr>
        <w:t xml:space="preserve"> </w:t>
      </w:r>
      <w:r>
        <w:rPr>
          <w:color w:val="000000"/>
        </w:rPr>
        <w:t>plėtojant viešosios interneto prieigos paslaugų teikimą.</w:t>
      </w:r>
    </w:p>
    <w:p w14:paraId="25AE1692" w14:textId="77777777" w:rsidR="002D158E" w:rsidRDefault="002D158E" w:rsidP="002D158E">
      <w:pPr>
        <w:rPr>
          <w:sz w:val="2"/>
          <w:szCs w:val="2"/>
        </w:rPr>
      </w:pPr>
    </w:p>
    <w:p w14:paraId="22A4AA92" w14:textId="2BAA40E1" w:rsidR="002D158E" w:rsidRDefault="002D158E" w:rsidP="002D158E">
      <w:pPr>
        <w:ind w:firstLine="1030"/>
      </w:pPr>
      <w:r>
        <w:t xml:space="preserve"> Įgalioti Rietavo savivaldybės administracijos direktorių Savivaldybės vardu pasirašyti  sprendimo 1 punkte nurodyto turto perdavimo ir priėmimo aktus.</w:t>
      </w:r>
    </w:p>
    <w:p w14:paraId="06FC6DEE" w14:textId="05A1CE1D"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0A0D4B">
        <w:rPr>
          <w:szCs w:val="24"/>
        </w:rPr>
        <w:t>6</w:t>
      </w:r>
      <w:r w:rsidRPr="0048099C">
        <w:rPr>
          <w:szCs w:val="24"/>
        </w:rPr>
        <w:t xml:space="preserve"> už.</w:t>
      </w:r>
    </w:p>
    <w:p w14:paraId="1D11F418"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2A24652B" w:rsidR="00321E00" w:rsidRPr="002D158E" w:rsidRDefault="002D158E" w:rsidP="00B40B9D">
      <w:pPr>
        <w:pStyle w:val="Sraopastraipa"/>
        <w:numPr>
          <w:ilvl w:val="0"/>
          <w:numId w:val="6"/>
        </w:numPr>
        <w:tabs>
          <w:tab w:val="left" w:pos="1276"/>
        </w:tabs>
        <w:ind w:left="0" w:firstLine="1134"/>
        <w:contextualSpacing/>
      </w:pPr>
      <w:r>
        <w:t xml:space="preserve"> SVARSTYTA. </w:t>
      </w:r>
      <w:r>
        <w:rPr>
          <w:iCs/>
        </w:rPr>
        <w:t>Rietavo savivaldybės 2022 metų užimtumo didinimo programos patvirtinimas.</w:t>
      </w:r>
    </w:p>
    <w:p w14:paraId="5149E2FC" w14:textId="21E7547F" w:rsidR="002D158E" w:rsidRDefault="002D158E" w:rsidP="002D158E">
      <w:pPr>
        <w:pStyle w:val="Sraopastraipa"/>
        <w:tabs>
          <w:tab w:val="left" w:pos="1276"/>
        </w:tabs>
        <w:ind w:left="0" w:firstLine="1134"/>
        <w:contextualSpacing/>
      </w:pPr>
      <w:r>
        <w:t xml:space="preserve">Sveikatos ir socialinės paramos komiteto pirmininkas Saulius Jonušas </w:t>
      </w:r>
      <w:r>
        <w:rPr>
          <w:iCs/>
        </w:rPr>
        <w:t>teikė sprendimo projektą – p</w:t>
      </w:r>
      <w:r>
        <w:t>atvirtinti Rietavo savivaldybės 2022 metų užimtumo didinimo programą (pridedama).</w:t>
      </w:r>
    </w:p>
    <w:p w14:paraId="0CD9F12D" w14:textId="08CE99CB" w:rsidR="002D158E" w:rsidRPr="0048099C" w:rsidRDefault="002D158E" w:rsidP="002D158E">
      <w:pPr>
        <w:shd w:val="solid" w:color="FFFFFF" w:fill="FFFFFF"/>
        <w:tabs>
          <w:tab w:val="left" w:pos="0"/>
        </w:tabs>
        <w:ind w:firstLine="0"/>
        <w:rPr>
          <w:szCs w:val="24"/>
        </w:rPr>
      </w:pPr>
      <w:r>
        <w:rPr>
          <w:szCs w:val="24"/>
        </w:rPr>
        <w:t xml:space="preserve">                   </w:t>
      </w:r>
      <w:bookmarkStart w:id="22" w:name="_Hlk96421863"/>
      <w:r w:rsidRPr="0048099C">
        <w:rPr>
          <w:szCs w:val="24"/>
        </w:rPr>
        <w:t xml:space="preserve">Balsuota už pateiktą sprendimo projektą – </w:t>
      </w:r>
      <w:r w:rsidR="00084D38">
        <w:rPr>
          <w:szCs w:val="24"/>
        </w:rPr>
        <w:t>16</w:t>
      </w:r>
      <w:r w:rsidRPr="0048099C">
        <w:rPr>
          <w:szCs w:val="24"/>
        </w:rPr>
        <w:t xml:space="preserve"> už.</w:t>
      </w:r>
    </w:p>
    <w:p w14:paraId="200610F5"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22"/>
    <w:p w14:paraId="505C18E9" w14:textId="77777777" w:rsidR="002D158E" w:rsidRDefault="002D158E" w:rsidP="002D158E">
      <w:pPr>
        <w:pStyle w:val="Sraopastraipa"/>
        <w:tabs>
          <w:tab w:val="left" w:pos="1276"/>
        </w:tabs>
        <w:ind w:left="0" w:firstLine="1134"/>
        <w:contextualSpacing/>
      </w:pPr>
    </w:p>
    <w:p w14:paraId="6A5CEB3C" w14:textId="6B317290" w:rsidR="00321E00" w:rsidRPr="002D158E" w:rsidRDefault="002D158E" w:rsidP="00B40B9D">
      <w:pPr>
        <w:pStyle w:val="Sraopastraipa"/>
        <w:numPr>
          <w:ilvl w:val="0"/>
          <w:numId w:val="6"/>
        </w:numPr>
        <w:tabs>
          <w:tab w:val="left" w:pos="1276"/>
        </w:tabs>
        <w:ind w:left="0" w:firstLine="1134"/>
        <w:contextualSpacing/>
      </w:pPr>
      <w:r>
        <w:t xml:space="preserve"> SVARSTYTA. </w:t>
      </w:r>
      <w:r>
        <w:rPr>
          <w:iCs/>
        </w:rPr>
        <w:t>Rietavo savivaldybės strateginio plėtros plano 2021</w:t>
      </w:r>
      <w:r>
        <w:t>–</w:t>
      </w:r>
      <w:r>
        <w:rPr>
          <w:iCs/>
        </w:rPr>
        <w:t>2027 metams 1 priedo papildymas.</w:t>
      </w:r>
    </w:p>
    <w:p w14:paraId="214B811B" w14:textId="722FA295" w:rsidR="002D158E" w:rsidRDefault="002D158E" w:rsidP="002D158E">
      <w:r>
        <w:rPr>
          <w:iCs/>
        </w:rPr>
        <w:t xml:space="preserve">       Ūkio plėtros ir ekologijos komiteto pirmininkas Albinas Maslauskas teikė sprendimo projektą – p</w:t>
      </w:r>
      <w:r>
        <w:t>apildyti Rietavo savivaldybės strateginio plėtros plano 2021–2027 metų, patvirtinto Rietavo savivaldybės tarybos 2020 m. spalio 20 d. sprendimu Nr. T1-162 „Dėl Rietavo savivaldybės strateginio plėtros plano 2021–2027 metams patvirtinimo“, 1 priedą:</w:t>
      </w:r>
    </w:p>
    <w:p w14:paraId="68A4BDC6" w14:textId="3FB3D515" w:rsidR="002D158E" w:rsidRDefault="009767A6" w:rsidP="002D158E">
      <w:r>
        <w:t xml:space="preserve">       </w:t>
      </w:r>
      <w:r w:rsidR="002D158E">
        <w:t>3 prioriteto „Darni ir tvari viešoji infrastruktūra, sveika gyvenamoji aplinka“  3.2. tikslo  „Modernios ir saugios susisiekimo sistemos vystymas“ 3.2.1. uždavinio „Vystyti susisiekimo infrastruktūrą, modernizuoti eismo saugumo sistemą“  3.2.1.2. punkto „Atnaujinti ir (arba) įrengti Rietavo miesto gatves, vietinės reikšmės kelius, privažiavimo kelius, automobilių stovėjimo aikšteles“ papunkčiais ir juos išdėstyti taip:</w:t>
      </w:r>
    </w:p>
    <w:p w14:paraId="13115463" w14:textId="77777777" w:rsidR="002D158E" w:rsidRDefault="002D158E" w:rsidP="002D158E"/>
    <w:tbl>
      <w:tblPr>
        <w:tblStyle w:val="Lentelstinklelis"/>
        <w:tblW w:w="0" w:type="auto"/>
        <w:tblInd w:w="0" w:type="dxa"/>
        <w:tblLook w:val="04A0" w:firstRow="1" w:lastRow="0" w:firstColumn="1" w:lastColumn="0" w:noHBand="0" w:noVBand="1"/>
      </w:tblPr>
      <w:tblGrid>
        <w:gridCol w:w="1236"/>
        <w:gridCol w:w="2657"/>
        <w:gridCol w:w="1902"/>
        <w:gridCol w:w="1833"/>
        <w:gridCol w:w="1860"/>
      </w:tblGrid>
      <w:tr w:rsidR="002D158E" w14:paraId="7E174ACD" w14:textId="77777777" w:rsidTr="006774A7">
        <w:tc>
          <w:tcPr>
            <w:tcW w:w="1236" w:type="dxa"/>
          </w:tcPr>
          <w:p w14:paraId="1ADF0C52" w14:textId="77777777" w:rsidR="002D158E" w:rsidRPr="00522641" w:rsidRDefault="002D158E" w:rsidP="002D158E">
            <w:pPr>
              <w:ind w:firstLine="0"/>
              <w:jc w:val="left"/>
              <w:rPr>
                <w:szCs w:val="24"/>
              </w:rPr>
            </w:pPr>
            <w:r w:rsidRPr="00522641">
              <w:rPr>
                <w:szCs w:val="24"/>
              </w:rPr>
              <w:t>3.2.1.2.6.</w:t>
            </w:r>
          </w:p>
        </w:tc>
        <w:tc>
          <w:tcPr>
            <w:tcW w:w="2737" w:type="dxa"/>
          </w:tcPr>
          <w:p w14:paraId="79E85BA9" w14:textId="77777777" w:rsidR="002D158E" w:rsidRPr="00522641" w:rsidRDefault="002D158E" w:rsidP="002D158E">
            <w:pPr>
              <w:ind w:firstLine="0"/>
              <w:jc w:val="left"/>
              <w:rPr>
                <w:szCs w:val="24"/>
              </w:rPr>
            </w:pPr>
            <w:r>
              <w:rPr>
                <w:szCs w:val="24"/>
              </w:rPr>
              <w:t>Rekonstruoti privažiavimą</w:t>
            </w:r>
            <w:r w:rsidRPr="00522641">
              <w:rPr>
                <w:szCs w:val="24"/>
              </w:rPr>
              <w:t xml:space="preserve"> nuo Kulių g. prie kapinių</w:t>
            </w:r>
            <w:r>
              <w:rPr>
                <w:szCs w:val="24"/>
              </w:rPr>
              <w:t xml:space="preserve"> Nr. RT7131, Rietavo mieste</w:t>
            </w:r>
          </w:p>
        </w:tc>
        <w:tc>
          <w:tcPr>
            <w:tcW w:w="1928" w:type="dxa"/>
          </w:tcPr>
          <w:p w14:paraId="6211533C" w14:textId="77777777" w:rsidR="002D158E" w:rsidRPr="00522641" w:rsidRDefault="002D158E" w:rsidP="002D158E">
            <w:pPr>
              <w:ind w:firstLine="0"/>
              <w:jc w:val="left"/>
              <w:rPr>
                <w:szCs w:val="24"/>
              </w:rPr>
            </w:pPr>
            <w:r w:rsidRPr="00522641">
              <w:rPr>
                <w:szCs w:val="24"/>
              </w:rPr>
              <w:t>Rekonstruoto kelio ilgis (km)</w:t>
            </w:r>
          </w:p>
        </w:tc>
        <w:tc>
          <w:tcPr>
            <w:tcW w:w="1901" w:type="dxa"/>
          </w:tcPr>
          <w:p w14:paraId="4DB313EA" w14:textId="77777777" w:rsidR="002D158E" w:rsidRPr="00522641" w:rsidRDefault="002D158E" w:rsidP="002D158E">
            <w:pPr>
              <w:ind w:firstLine="0"/>
              <w:jc w:val="left"/>
              <w:rPr>
                <w:szCs w:val="24"/>
              </w:rPr>
            </w:pPr>
            <w:r w:rsidRPr="00522641">
              <w:rPr>
                <w:szCs w:val="24"/>
              </w:rPr>
              <w:t>2022</w:t>
            </w:r>
            <w:r>
              <w:rPr>
                <w:szCs w:val="24"/>
              </w:rPr>
              <w:t>–</w:t>
            </w:r>
            <w:r w:rsidRPr="00522641">
              <w:rPr>
                <w:szCs w:val="24"/>
              </w:rPr>
              <w:t>2027</w:t>
            </w:r>
          </w:p>
        </w:tc>
        <w:tc>
          <w:tcPr>
            <w:tcW w:w="1912" w:type="dxa"/>
          </w:tcPr>
          <w:p w14:paraId="6A0FE028" w14:textId="77777777" w:rsidR="002D158E" w:rsidRPr="00522641" w:rsidRDefault="002D158E" w:rsidP="002D158E">
            <w:pPr>
              <w:ind w:firstLine="0"/>
              <w:jc w:val="left"/>
              <w:rPr>
                <w:szCs w:val="24"/>
              </w:rPr>
            </w:pPr>
            <w:r w:rsidRPr="00522641">
              <w:rPr>
                <w:szCs w:val="24"/>
              </w:rPr>
              <w:t>RSA, RSA Rietavo miesto seniūnija</w:t>
            </w:r>
          </w:p>
        </w:tc>
      </w:tr>
      <w:tr w:rsidR="002D158E" w14:paraId="63CD4948" w14:textId="77777777" w:rsidTr="006774A7">
        <w:tc>
          <w:tcPr>
            <w:tcW w:w="1236" w:type="dxa"/>
          </w:tcPr>
          <w:p w14:paraId="5E9D865E" w14:textId="77777777" w:rsidR="002D158E" w:rsidRPr="00522641" w:rsidRDefault="002D158E" w:rsidP="002D158E">
            <w:pPr>
              <w:ind w:firstLine="0"/>
              <w:jc w:val="left"/>
              <w:rPr>
                <w:szCs w:val="24"/>
              </w:rPr>
            </w:pPr>
            <w:r w:rsidRPr="004F3363">
              <w:rPr>
                <w:szCs w:val="24"/>
              </w:rPr>
              <w:t>3.2.1.2.7.</w:t>
            </w:r>
          </w:p>
        </w:tc>
        <w:tc>
          <w:tcPr>
            <w:tcW w:w="2737" w:type="dxa"/>
          </w:tcPr>
          <w:p w14:paraId="5C38B391" w14:textId="77777777" w:rsidR="002D158E" w:rsidRDefault="002D158E" w:rsidP="002D158E">
            <w:pPr>
              <w:ind w:firstLine="0"/>
              <w:jc w:val="left"/>
              <w:rPr>
                <w:szCs w:val="24"/>
              </w:rPr>
            </w:pPr>
            <w:r>
              <w:rPr>
                <w:szCs w:val="24"/>
              </w:rPr>
              <w:t xml:space="preserve">Rekonstruoti pirmąjį privažiavimą nuo </w:t>
            </w:r>
            <w:proofErr w:type="spellStart"/>
            <w:r>
              <w:rPr>
                <w:szCs w:val="24"/>
              </w:rPr>
              <w:t>Vatušių</w:t>
            </w:r>
            <w:proofErr w:type="spellEnd"/>
            <w:r>
              <w:rPr>
                <w:szCs w:val="24"/>
              </w:rPr>
              <w:t xml:space="preserve"> g. Nr. RT7039,  Rietavo mieste </w:t>
            </w:r>
          </w:p>
        </w:tc>
        <w:tc>
          <w:tcPr>
            <w:tcW w:w="1928" w:type="dxa"/>
          </w:tcPr>
          <w:p w14:paraId="064D9F57" w14:textId="77777777" w:rsidR="002D158E" w:rsidRPr="00522641" w:rsidRDefault="002D158E" w:rsidP="002D158E">
            <w:pPr>
              <w:ind w:firstLine="0"/>
              <w:jc w:val="left"/>
              <w:rPr>
                <w:szCs w:val="24"/>
              </w:rPr>
            </w:pPr>
            <w:r w:rsidRPr="00522641">
              <w:rPr>
                <w:szCs w:val="24"/>
              </w:rPr>
              <w:t>Rekonstruoto kelio ilgis (km</w:t>
            </w:r>
            <w:r>
              <w:rPr>
                <w:szCs w:val="24"/>
              </w:rPr>
              <w:t>)</w:t>
            </w:r>
          </w:p>
        </w:tc>
        <w:tc>
          <w:tcPr>
            <w:tcW w:w="1901" w:type="dxa"/>
          </w:tcPr>
          <w:p w14:paraId="6AE68207" w14:textId="77777777" w:rsidR="002D158E" w:rsidRPr="00522641" w:rsidRDefault="002D158E" w:rsidP="002D158E">
            <w:pPr>
              <w:ind w:firstLine="0"/>
              <w:jc w:val="left"/>
              <w:rPr>
                <w:szCs w:val="24"/>
              </w:rPr>
            </w:pPr>
            <w:r>
              <w:rPr>
                <w:szCs w:val="24"/>
              </w:rPr>
              <w:t>2022–</w:t>
            </w:r>
            <w:r w:rsidRPr="004F3363">
              <w:rPr>
                <w:szCs w:val="24"/>
              </w:rPr>
              <w:t>2027</w:t>
            </w:r>
          </w:p>
        </w:tc>
        <w:tc>
          <w:tcPr>
            <w:tcW w:w="1912" w:type="dxa"/>
          </w:tcPr>
          <w:p w14:paraId="281733F1" w14:textId="77777777" w:rsidR="002D158E" w:rsidRDefault="002D158E" w:rsidP="002D158E">
            <w:pPr>
              <w:ind w:firstLine="0"/>
              <w:jc w:val="left"/>
              <w:rPr>
                <w:szCs w:val="24"/>
              </w:rPr>
            </w:pPr>
            <w:r w:rsidRPr="00522641">
              <w:rPr>
                <w:szCs w:val="24"/>
              </w:rPr>
              <w:t>RSA, RSA Rietavo miesto seniūnija</w:t>
            </w:r>
          </w:p>
          <w:p w14:paraId="1D305F86" w14:textId="77777777" w:rsidR="002D158E" w:rsidRPr="00522641" w:rsidRDefault="002D158E" w:rsidP="002D158E">
            <w:pPr>
              <w:jc w:val="left"/>
              <w:rPr>
                <w:szCs w:val="24"/>
              </w:rPr>
            </w:pPr>
          </w:p>
        </w:tc>
      </w:tr>
      <w:tr w:rsidR="002D158E" w14:paraId="016657A4" w14:textId="77777777" w:rsidTr="006774A7">
        <w:tc>
          <w:tcPr>
            <w:tcW w:w="1236" w:type="dxa"/>
          </w:tcPr>
          <w:p w14:paraId="5581326F" w14:textId="77777777" w:rsidR="002D158E" w:rsidRPr="004F3363" w:rsidRDefault="002D158E" w:rsidP="002D158E">
            <w:pPr>
              <w:ind w:firstLine="0"/>
              <w:jc w:val="left"/>
              <w:rPr>
                <w:szCs w:val="24"/>
              </w:rPr>
            </w:pPr>
            <w:r w:rsidRPr="004F3363">
              <w:rPr>
                <w:szCs w:val="24"/>
              </w:rPr>
              <w:t>3.2.1.2.</w:t>
            </w:r>
            <w:r>
              <w:rPr>
                <w:szCs w:val="24"/>
              </w:rPr>
              <w:t>8.</w:t>
            </w:r>
          </w:p>
        </w:tc>
        <w:tc>
          <w:tcPr>
            <w:tcW w:w="2737" w:type="dxa"/>
          </w:tcPr>
          <w:p w14:paraId="5878C003" w14:textId="77777777" w:rsidR="002D158E" w:rsidRPr="004F3363" w:rsidRDefault="002D158E" w:rsidP="002D158E">
            <w:pPr>
              <w:ind w:firstLine="0"/>
              <w:jc w:val="left"/>
              <w:rPr>
                <w:szCs w:val="24"/>
              </w:rPr>
            </w:pPr>
            <w:r>
              <w:rPr>
                <w:szCs w:val="24"/>
              </w:rPr>
              <w:t xml:space="preserve">Rekonstruoti antrąjį privažiavimą nuo </w:t>
            </w:r>
            <w:proofErr w:type="spellStart"/>
            <w:r>
              <w:rPr>
                <w:szCs w:val="24"/>
              </w:rPr>
              <w:t>Vatušių</w:t>
            </w:r>
            <w:proofErr w:type="spellEnd"/>
            <w:r>
              <w:rPr>
                <w:szCs w:val="24"/>
              </w:rPr>
              <w:t xml:space="preserve"> g. Nr. RT7038, Rietavo mieste</w:t>
            </w:r>
          </w:p>
        </w:tc>
        <w:tc>
          <w:tcPr>
            <w:tcW w:w="1928" w:type="dxa"/>
          </w:tcPr>
          <w:p w14:paraId="2B6B1E50" w14:textId="77777777" w:rsidR="002D158E" w:rsidRPr="004F3363" w:rsidRDefault="002D158E" w:rsidP="002D158E">
            <w:pPr>
              <w:ind w:firstLine="0"/>
              <w:jc w:val="left"/>
              <w:rPr>
                <w:szCs w:val="24"/>
              </w:rPr>
            </w:pPr>
            <w:r w:rsidRPr="00522641">
              <w:rPr>
                <w:szCs w:val="24"/>
              </w:rPr>
              <w:t>Rekonstruoto kelio ilgis (km)</w:t>
            </w:r>
          </w:p>
        </w:tc>
        <w:tc>
          <w:tcPr>
            <w:tcW w:w="1901" w:type="dxa"/>
          </w:tcPr>
          <w:p w14:paraId="30CF6060" w14:textId="77777777" w:rsidR="002D158E" w:rsidRPr="004F3363" w:rsidRDefault="002D158E" w:rsidP="002D158E">
            <w:pPr>
              <w:ind w:firstLine="0"/>
              <w:jc w:val="left"/>
              <w:rPr>
                <w:szCs w:val="24"/>
              </w:rPr>
            </w:pPr>
            <w:r>
              <w:rPr>
                <w:szCs w:val="24"/>
              </w:rPr>
              <w:t>2022–</w:t>
            </w:r>
            <w:r w:rsidRPr="004F3363">
              <w:rPr>
                <w:szCs w:val="24"/>
              </w:rPr>
              <w:t>2027</w:t>
            </w:r>
          </w:p>
        </w:tc>
        <w:tc>
          <w:tcPr>
            <w:tcW w:w="1912" w:type="dxa"/>
          </w:tcPr>
          <w:p w14:paraId="1EB11B4B" w14:textId="77777777" w:rsidR="002D158E" w:rsidRDefault="002D158E" w:rsidP="002D158E">
            <w:pPr>
              <w:ind w:firstLine="0"/>
              <w:jc w:val="left"/>
              <w:rPr>
                <w:szCs w:val="24"/>
              </w:rPr>
            </w:pPr>
            <w:r w:rsidRPr="00522641">
              <w:rPr>
                <w:szCs w:val="24"/>
              </w:rPr>
              <w:t>RSA, RSA Rietavo miesto seniūnija</w:t>
            </w:r>
          </w:p>
          <w:p w14:paraId="0B70CC9D" w14:textId="77777777" w:rsidR="002D158E" w:rsidRPr="004F3363" w:rsidRDefault="002D158E" w:rsidP="002D158E">
            <w:pPr>
              <w:jc w:val="left"/>
              <w:rPr>
                <w:szCs w:val="24"/>
              </w:rPr>
            </w:pPr>
          </w:p>
        </w:tc>
      </w:tr>
      <w:tr w:rsidR="002D158E" w14:paraId="4ECC78BE" w14:textId="77777777" w:rsidTr="006774A7">
        <w:tc>
          <w:tcPr>
            <w:tcW w:w="1236" w:type="dxa"/>
          </w:tcPr>
          <w:p w14:paraId="4E3CCF52" w14:textId="77777777" w:rsidR="002D158E" w:rsidRPr="004F3363" w:rsidRDefault="002D158E" w:rsidP="002D158E">
            <w:pPr>
              <w:ind w:firstLine="0"/>
              <w:jc w:val="left"/>
              <w:rPr>
                <w:szCs w:val="24"/>
              </w:rPr>
            </w:pPr>
            <w:r w:rsidRPr="004F3363">
              <w:rPr>
                <w:szCs w:val="24"/>
              </w:rPr>
              <w:t>3.2.1.2.</w:t>
            </w:r>
            <w:r>
              <w:rPr>
                <w:szCs w:val="24"/>
              </w:rPr>
              <w:t>9.</w:t>
            </w:r>
          </w:p>
        </w:tc>
        <w:tc>
          <w:tcPr>
            <w:tcW w:w="2737" w:type="dxa"/>
          </w:tcPr>
          <w:p w14:paraId="0DEA6518" w14:textId="77777777" w:rsidR="002D158E" w:rsidRPr="009B1C5F" w:rsidRDefault="002D158E" w:rsidP="002D158E">
            <w:pPr>
              <w:ind w:firstLine="0"/>
              <w:jc w:val="left"/>
              <w:rPr>
                <w:szCs w:val="24"/>
              </w:rPr>
            </w:pPr>
            <w:r w:rsidRPr="009B1C5F">
              <w:rPr>
                <w:szCs w:val="24"/>
              </w:rPr>
              <w:t>Rekon</w:t>
            </w:r>
            <w:r>
              <w:rPr>
                <w:szCs w:val="24"/>
              </w:rPr>
              <w:t>s</w:t>
            </w:r>
            <w:r w:rsidRPr="009B1C5F">
              <w:rPr>
                <w:szCs w:val="24"/>
              </w:rPr>
              <w:t xml:space="preserve">truoti privažiavimą prie </w:t>
            </w:r>
            <w:proofErr w:type="spellStart"/>
            <w:r w:rsidRPr="009B1C5F">
              <w:rPr>
                <w:szCs w:val="24"/>
              </w:rPr>
              <w:t>elektrodinės</w:t>
            </w:r>
            <w:proofErr w:type="spellEnd"/>
            <w:r w:rsidRPr="009B1C5F">
              <w:rPr>
                <w:szCs w:val="24"/>
              </w:rPr>
              <w:t xml:space="preserve"> katilinės</w:t>
            </w:r>
            <w:r>
              <w:rPr>
                <w:szCs w:val="24"/>
              </w:rPr>
              <w:t xml:space="preserve"> Nr. RT0224, Pramonės g., Rietavo mieste</w:t>
            </w:r>
          </w:p>
        </w:tc>
        <w:tc>
          <w:tcPr>
            <w:tcW w:w="1928" w:type="dxa"/>
          </w:tcPr>
          <w:p w14:paraId="743502A9" w14:textId="77777777" w:rsidR="002D158E" w:rsidRPr="009B1C5F" w:rsidRDefault="002D158E" w:rsidP="002D158E">
            <w:pPr>
              <w:ind w:firstLine="0"/>
              <w:jc w:val="left"/>
              <w:rPr>
                <w:szCs w:val="24"/>
              </w:rPr>
            </w:pPr>
            <w:r w:rsidRPr="00522641">
              <w:rPr>
                <w:szCs w:val="24"/>
              </w:rPr>
              <w:t>Rekonstruoto kelio ilgis (km)</w:t>
            </w:r>
          </w:p>
        </w:tc>
        <w:tc>
          <w:tcPr>
            <w:tcW w:w="1901" w:type="dxa"/>
          </w:tcPr>
          <w:p w14:paraId="06BF753B" w14:textId="77777777" w:rsidR="002D158E" w:rsidRPr="009B1C5F" w:rsidRDefault="002D158E" w:rsidP="002D158E">
            <w:pPr>
              <w:ind w:firstLine="0"/>
              <w:jc w:val="left"/>
              <w:rPr>
                <w:szCs w:val="24"/>
              </w:rPr>
            </w:pPr>
            <w:r>
              <w:rPr>
                <w:szCs w:val="24"/>
              </w:rPr>
              <w:t>2022–</w:t>
            </w:r>
            <w:r w:rsidRPr="004F3363">
              <w:rPr>
                <w:szCs w:val="24"/>
              </w:rPr>
              <w:t>2027</w:t>
            </w:r>
          </w:p>
        </w:tc>
        <w:tc>
          <w:tcPr>
            <w:tcW w:w="1912" w:type="dxa"/>
          </w:tcPr>
          <w:p w14:paraId="7A00FC3F" w14:textId="77777777" w:rsidR="002D158E" w:rsidRDefault="002D158E" w:rsidP="002D158E">
            <w:pPr>
              <w:ind w:firstLine="0"/>
              <w:jc w:val="left"/>
              <w:rPr>
                <w:szCs w:val="24"/>
              </w:rPr>
            </w:pPr>
            <w:r w:rsidRPr="00522641">
              <w:rPr>
                <w:szCs w:val="24"/>
              </w:rPr>
              <w:t>RSA, RSA Rietavo miesto seniūnija</w:t>
            </w:r>
          </w:p>
          <w:p w14:paraId="12D9F659" w14:textId="77777777" w:rsidR="002D158E" w:rsidRPr="009B1C5F" w:rsidRDefault="002D158E" w:rsidP="002D158E">
            <w:pPr>
              <w:jc w:val="left"/>
              <w:rPr>
                <w:szCs w:val="24"/>
              </w:rPr>
            </w:pPr>
          </w:p>
        </w:tc>
      </w:tr>
      <w:tr w:rsidR="002D158E" w14:paraId="2B6D2287" w14:textId="77777777" w:rsidTr="006774A7">
        <w:tc>
          <w:tcPr>
            <w:tcW w:w="1236" w:type="dxa"/>
          </w:tcPr>
          <w:p w14:paraId="1540E4A5" w14:textId="77777777" w:rsidR="002D158E" w:rsidRPr="004F3363" w:rsidRDefault="002D158E" w:rsidP="002D158E">
            <w:pPr>
              <w:ind w:firstLine="0"/>
              <w:jc w:val="left"/>
              <w:rPr>
                <w:szCs w:val="24"/>
              </w:rPr>
            </w:pPr>
            <w:r w:rsidRPr="004F3363">
              <w:rPr>
                <w:szCs w:val="24"/>
              </w:rPr>
              <w:t>3.2.1.2.</w:t>
            </w:r>
            <w:r>
              <w:rPr>
                <w:szCs w:val="24"/>
              </w:rPr>
              <w:t>10.</w:t>
            </w:r>
          </w:p>
        </w:tc>
        <w:tc>
          <w:tcPr>
            <w:tcW w:w="2737" w:type="dxa"/>
          </w:tcPr>
          <w:p w14:paraId="75905CB0" w14:textId="77777777" w:rsidR="002D158E" w:rsidRPr="00B67C4B" w:rsidRDefault="002D158E" w:rsidP="002D158E">
            <w:pPr>
              <w:ind w:firstLine="0"/>
              <w:jc w:val="left"/>
              <w:rPr>
                <w:szCs w:val="24"/>
              </w:rPr>
            </w:pPr>
            <w:r w:rsidRPr="00B67C4B">
              <w:rPr>
                <w:szCs w:val="24"/>
              </w:rPr>
              <w:t>Rekonstruoti įvažiavimą į gamybinės paskirties teritoriją</w:t>
            </w:r>
            <w:r>
              <w:rPr>
                <w:szCs w:val="24"/>
              </w:rPr>
              <w:t>, Nr. RT0253, Pramonės g., Rietavo mieste</w:t>
            </w:r>
          </w:p>
        </w:tc>
        <w:tc>
          <w:tcPr>
            <w:tcW w:w="1928" w:type="dxa"/>
          </w:tcPr>
          <w:p w14:paraId="3E40C878" w14:textId="77777777" w:rsidR="002D158E" w:rsidRPr="009B1C5F" w:rsidRDefault="002D158E" w:rsidP="002D158E">
            <w:pPr>
              <w:ind w:firstLine="0"/>
              <w:jc w:val="left"/>
              <w:rPr>
                <w:szCs w:val="24"/>
              </w:rPr>
            </w:pPr>
            <w:r w:rsidRPr="00522641">
              <w:rPr>
                <w:szCs w:val="24"/>
              </w:rPr>
              <w:t>Rekonstruoto kelio ilgis (km)</w:t>
            </w:r>
          </w:p>
        </w:tc>
        <w:tc>
          <w:tcPr>
            <w:tcW w:w="1901" w:type="dxa"/>
          </w:tcPr>
          <w:p w14:paraId="74D2E43C" w14:textId="77777777" w:rsidR="002D158E" w:rsidRPr="009B1C5F" w:rsidRDefault="002D158E" w:rsidP="002D158E">
            <w:pPr>
              <w:ind w:firstLine="0"/>
              <w:jc w:val="left"/>
              <w:rPr>
                <w:szCs w:val="24"/>
              </w:rPr>
            </w:pPr>
            <w:r>
              <w:rPr>
                <w:szCs w:val="24"/>
              </w:rPr>
              <w:t>2022–</w:t>
            </w:r>
            <w:r w:rsidRPr="004F3363">
              <w:rPr>
                <w:szCs w:val="24"/>
              </w:rPr>
              <w:t>2027</w:t>
            </w:r>
          </w:p>
        </w:tc>
        <w:tc>
          <w:tcPr>
            <w:tcW w:w="1912" w:type="dxa"/>
          </w:tcPr>
          <w:p w14:paraId="598AD226" w14:textId="77777777" w:rsidR="002D158E" w:rsidRDefault="002D158E" w:rsidP="002D158E">
            <w:pPr>
              <w:ind w:firstLine="0"/>
              <w:jc w:val="left"/>
              <w:rPr>
                <w:szCs w:val="24"/>
              </w:rPr>
            </w:pPr>
            <w:r w:rsidRPr="00522641">
              <w:rPr>
                <w:szCs w:val="24"/>
              </w:rPr>
              <w:t>RSA, RSA Rietavo miesto seniūnija</w:t>
            </w:r>
          </w:p>
          <w:p w14:paraId="3DACDB7D" w14:textId="77777777" w:rsidR="002D158E" w:rsidRPr="009B1C5F" w:rsidRDefault="002D158E" w:rsidP="002D158E">
            <w:pPr>
              <w:jc w:val="left"/>
              <w:rPr>
                <w:szCs w:val="24"/>
              </w:rPr>
            </w:pPr>
          </w:p>
        </w:tc>
      </w:tr>
      <w:tr w:rsidR="002D158E" w14:paraId="7E2BEB52" w14:textId="77777777" w:rsidTr="006774A7">
        <w:tc>
          <w:tcPr>
            <w:tcW w:w="1236" w:type="dxa"/>
          </w:tcPr>
          <w:p w14:paraId="14D25FE6" w14:textId="77777777" w:rsidR="002D158E" w:rsidRPr="004F3363" w:rsidRDefault="002D158E" w:rsidP="002D158E">
            <w:pPr>
              <w:ind w:firstLine="0"/>
              <w:jc w:val="left"/>
              <w:rPr>
                <w:szCs w:val="24"/>
              </w:rPr>
            </w:pPr>
            <w:r w:rsidRPr="004F3363">
              <w:rPr>
                <w:szCs w:val="24"/>
              </w:rPr>
              <w:lastRenderedPageBreak/>
              <w:t>3.2.1.2.</w:t>
            </w:r>
            <w:r>
              <w:rPr>
                <w:szCs w:val="24"/>
              </w:rPr>
              <w:t>11.</w:t>
            </w:r>
          </w:p>
        </w:tc>
        <w:tc>
          <w:tcPr>
            <w:tcW w:w="2737" w:type="dxa"/>
          </w:tcPr>
          <w:p w14:paraId="65B5BFA3" w14:textId="77777777" w:rsidR="002D158E" w:rsidRPr="00B67C4B" w:rsidRDefault="002D158E" w:rsidP="002D158E">
            <w:pPr>
              <w:ind w:firstLine="0"/>
              <w:jc w:val="left"/>
              <w:rPr>
                <w:szCs w:val="24"/>
              </w:rPr>
            </w:pPr>
            <w:r w:rsidRPr="00B67C4B">
              <w:rPr>
                <w:szCs w:val="24"/>
              </w:rPr>
              <w:t>Rekonstruoti įvažiavimą į gamybinės paskirties teritoriją</w:t>
            </w:r>
            <w:r>
              <w:rPr>
                <w:szCs w:val="24"/>
              </w:rPr>
              <w:t>, Nr. RT0299, Pramonės g., Rietavo mieste</w:t>
            </w:r>
          </w:p>
        </w:tc>
        <w:tc>
          <w:tcPr>
            <w:tcW w:w="1928" w:type="dxa"/>
          </w:tcPr>
          <w:p w14:paraId="0885BC31" w14:textId="77777777" w:rsidR="002D158E" w:rsidRPr="009B1C5F" w:rsidRDefault="002D158E" w:rsidP="002D158E">
            <w:pPr>
              <w:ind w:firstLine="0"/>
              <w:jc w:val="left"/>
              <w:rPr>
                <w:szCs w:val="24"/>
              </w:rPr>
            </w:pPr>
            <w:r w:rsidRPr="00522641">
              <w:rPr>
                <w:szCs w:val="24"/>
              </w:rPr>
              <w:t>Rekonstruoto kelio ilgis (km)</w:t>
            </w:r>
          </w:p>
        </w:tc>
        <w:tc>
          <w:tcPr>
            <w:tcW w:w="1901" w:type="dxa"/>
          </w:tcPr>
          <w:p w14:paraId="1A558169" w14:textId="77777777" w:rsidR="002D158E" w:rsidRPr="009B1C5F" w:rsidRDefault="002D158E" w:rsidP="002D158E">
            <w:pPr>
              <w:ind w:firstLine="0"/>
              <w:jc w:val="left"/>
              <w:rPr>
                <w:szCs w:val="24"/>
              </w:rPr>
            </w:pPr>
            <w:r>
              <w:rPr>
                <w:szCs w:val="24"/>
              </w:rPr>
              <w:t>2022–</w:t>
            </w:r>
            <w:r w:rsidRPr="004F3363">
              <w:rPr>
                <w:szCs w:val="24"/>
              </w:rPr>
              <w:t>2027</w:t>
            </w:r>
          </w:p>
        </w:tc>
        <w:tc>
          <w:tcPr>
            <w:tcW w:w="1912" w:type="dxa"/>
          </w:tcPr>
          <w:p w14:paraId="5D524EF1" w14:textId="77777777" w:rsidR="002D158E" w:rsidRDefault="002D158E" w:rsidP="002D158E">
            <w:pPr>
              <w:ind w:firstLine="0"/>
              <w:jc w:val="left"/>
              <w:rPr>
                <w:szCs w:val="24"/>
              </w:rPr>
            </w:pPr>
            <w:r w:rsidRPr="00522641">
              <w:rPr>
                <w:szCs w:val="24"/>
              </w:rPr>
              <w:t>RSA, RSA Rietavo miesto seniūnija</w:t>
            </w:r>
          </w:p>
          <w:p w14:paraId="39AB5D6D" w14:textId="77777777" w:rsidR="002D158E" w:rsidRPr="009B1C5F" w:rsidRDefault="002D158E" w:rsidP="002D158E">
            <w:pPr>
              <w:jc w:val="left"/>
              <w:rPr>
                <w:szCs w:val="24"/>
              </w:rPr>
            </w:pPr>
          </w:p>
        </w:tc>
      </w:tr>
      <w:tr w:rsidR="002D158E" w14:paraId="5A80D931" w14:textId="77777777" w:rsidTr="006774A7">
        <w:tc>
          <w:tcPr>
            <w:tcW w:w="1236" w:type="dxa"/>
          </w:tcPr>
          <w:p w14:paraId="75EFA8FD" w14:textId="77777777" w:rsidR="002D158E" w:rsidRPr="004F3363" w:rsidRDefault="002D158E" w:rsidP="002D158E">
            <w:pPr>
              <w:ind w:firstLine="0"/>
              <w:jc w:val="left"/>
              <w:rPr>
                <w:szCs w:val="24"/>
              </w:rPr>
            </w:pPr>
            <w:r w:rsidRPr="004F3363">
              <w:rPr>
                <w:szCs w:val="24"/>
              </w:rPr>
              <w:t>3.2.1.2.</w:t>
            </w:r>
            <w:r>
              <w:rPr>
                <w:szCs w:val="24"/>
              </w:rPr>
              <w:t>12.</w:t>
            </w:r>
          </w:p>
        </w:tc>
        <w:tc>
          <w:tcPr>
            <w:tcW w:w="2737" w:type="dxa"/>
          </w:tcPr>
          <w:p w14:paraId="0632EA06" w14:textId="77777777" w:rsidR="002D158E" w:rsidRPr="00FC10C3" w:rsidRDefault="002D158E" w:rsidP="002D158E">
            <w:pPr>
              <w:ind w:firstLine="0"/>
              <w:jc w:val="left"/>
              <w:rPr>
                <w:szCs w:val="24"/>
              </w:rPr>
            </w:pPr>
            <w:r w:rsidRPr="00FC10C3">
              <w:rPr>
                <w:szCs w:val="24"/>
              </w:rPr>
              <w:t>Rekonstruoti Palangos g</w:t>
            </w:r>
            <w:r>
              <w:rPr>
                <w:szCs w:val="24"/>
              </w:rPr>
              <w:t>.</w:t>
            </w:r>
            <w:r w:rsidRPr="00FC10C3">
              <w:rPr>
                <w:szCs w:val="24"/>
              </w:rPr>
              <w:t xml:space="preserve"> Nr. RT7022</w:t>
            </w:r>
            <w:r>
              <w:rPr>
                <w:szCs w:val="24"/>
              </w:rPr>
              <w:t>,</w:t>
            </w:r>
            <w:r w:rsidRPr="00FC10C3">
              <w:rPr>
                <w:szCs w:val="24"/>
              </w:rPr>
              <w:t xml:space="preserve"> Rietavo mieste </w:t>
            </w:r>
          </w:p>
        </w:tc>
        <w:tc>
          <w:tcPr>
            <w:tcW w:w="1928" w:type="dxa"/>
          </w:tcPr>
          <w:p w14:paraId="6A48A23F" w14:textId="77777777" w:rsidR="002D158E" w:rsidRPr="009B1C5F" w:rsidRDefault="002D158E" w:rsidP="002D158E">
            <w:pPr>
              <w:ind w:firstLine="0"/>
              <w:jc w:val="left"/>
              <w:rPr>
                <w:szCs w:val="24"/>
              </w:rPr>
            </w:pPr>
            <w:r w:rsidRPr="00522641">
              <w:rPr>
                <w:szCs w:val="24"/>
              </w:rPr>
              <w:t>Rekonstruoto kelio ilgis (km)</w:t>
            </w:r>
          </w:p>
        </w:tc>
        <w:tc>
          <w:tcPr>
            <w:tcW w:w="1901" w:type="dxa"/>
          </w:tcPr>
          <w:p w14:paraId="364E3229" w14:textId="77777777" w:rsidR="002D158E" w:rsidRPr="009B1C5F" w:rsidRDefault="002D158E" w:rsidP="002D158E">
            <w:pPr>
              <w:ind w:firstLine="0"/>
              <w:jc w:val="left"/>
              <w:rPr>
                <w:szCs w:val="24"/>
              </w:rPr>
            </w:pPr>
            <w:r w:rsidRPr="004F3363">
              <w:rPr>
                <w:szCs w:val="24"/>
              </w:rPr>
              <w:t>2022</w:t>
            </w:r>
            <w:r>
              <w:rPr>
                <w:szCs w:val="24"/>
              </w:rPr>
              <w:t>–</w:t>
            </w:r>
            <w:r w:rsidRPr="004F3363">
              <w:rPr>
                <w:szCs w:val="24"/>
              </w:rPr>
              <w:t>2027</w:t>
            </w:r>
          </w:p>
        </w:tc>
        <w:tc>
          <w:tcPr>
            <w:tcW w:w="1912" w:type="dxa"/>
          </w:tcPr>
          <w:p w14:paraId="70E717CC" w14:textId="77777777" w:rsidR="002D158E" w:rsidRDefault="002D158E" w:rsidP="002D158E">
            <w:pPr>
              <w:ind w:firstLine="0"/>
              <w:jc w:val="left"/>
              <w:rPr>
                <w:szCs w:val="24"/>
              </w:rPr>
            </w:pPr>
            <w:r w:rsidRPr="00522641">
              <w:rPr>
                <w:szCs w:val="24"/>
              </w:rPr>
              <w:t>RSA, RSA Rietavo miesto seniūnija</w:t>
            </w:r>
          </w:p>
          <w:p w14:paraId="6C88E332" w14:textId="77777777" w:rsidR="002D158E" w:rsidRPr="009B1C5F" w:rsidRDefault="002D158E" w:rsidP="002D158E">
            <w:pPr>
              <w:jc w:val="left"/>
              <w:rPr>
                <w:szCs w:val="24"/>
              </w:rPr>
            </w:pPr>
          </w:p>
        </w:tc>
      </w:tr>
      <w:tr w:rsidR="002D158E" w14:paraId="5A788D7B" w14:textId="77777777" w:rsidTr="006774A7">
        <w:tc>
          <w:tcPr>
            <w:tcW w:w="1236" w:type="dxa"/>
          </w:tcPr>
          <w:p w14:paraId="1C191986" w14:textId="77777777" w:rsidR="002D158E" w:rsidRPr="004F3363" w:rsidRDefault="002D158E" w:rsidP="002D158E">
            <w:pPr>
              <w:ind w:firstLine="0"/>
              <w:jc w:val="left"/>
              <w:rPr>
                <w:szCs w:val="24"/>
              </w:rPr>
            </w:pPr>
            <w:r w:rsidRPr="004F3363">
              <w:rPr>
                <w:szCs w:val="24"/>
              </w:rPr>
              <w:t>3.2.1.2.</w:t>
            </w:r>
            <w:r>
              <w:rPr>
                <w:szCs w:val="24"/>
              </w:rPr>
              <w:t>13.</w:t>
            </w:r>
          </w:p>
        </w:tc>
        <w:tc>
          <w:tcPr>
            <w:tcW w:w="2737" w:type="dxa"/>
          </w:tcPr>
          <w:p w14:paraId="09F4F2AA" w14:textId="77777777" w:rsidR="002D158E" w:rsidRPr="00FC10C3" w:rsidRDefault="002D158E" w:rsidP="002D158E">
            <w:pPr>
              <w:ind w:firstLine="0"/>
              <w:jc w:val="left"/>
              <w:rPr>
                <w:szCs w:val="24"/>
              </w:rPr>
            </w:pPr>
            <w:r w:rsidRPr="00FC10C3">
              <w:rPr>
                <w:szCs w:val="24"/>
              </w:rPr>
              <w:t xml:space="preserve">Rekonstruoti </w:t>
            </w:r>
            <w:r>
              <w:rPr>
                <w:szCs w:val="24"/>
              </w:rPr>
              <w:t>L. Ivinskio</w:t>
            </w:r>
            <w:r w:rsidRPr="00FC10C3">
              <w:rPr>
                <w:szCs w:val="24"/>
              </w:rPr>
              <w:t xml:space="preserve"> g. Nr. </w:t>
            </w:r>
            <w:r>
              <w:rPr>
                <w:szCs w:val="24"/>
              </w:rPr>
              <w:t xml:space="preserve">RT7028, </w:t>
            </w:r>
            <w:r w:rsidRPr="00FC10C3">
              <w:rPr>
                <w:szCs w:val="24"/>
              </w:rPr>
              <w:t xml:space="preserve">Rietavo mieste </w:t>
            </w:r>
          </w:p>
        </w:tc>
        <w:tc>
          <w:tcPr>
            <w:tcW w:w="1928" w:type="dxa"/>
          </w:tcPr>
          <w:p w14:paraId="150E1417" w14:textId="77777777" w:rsidR="002D158E" w:rsidRPr="009B1C5F" w:rsidRDefault="002D158E" w:rsidP="002D158E">
            <w:pPr>
              <w:ind w:firstLine="0"/>
              <w:jc w:val="left"/>
              <w:rPr>
                <w:szCs w:val="24"/>
              </w:rPr>
            </w:pPr>
            <w:r w:rsidRPr="00522641">
              <w:rPr>
                <w:szCs w:val="24"/>
              </w:rPr>
              <w:t>Rekonstruoto kelio ilgis (km)</w:t>
            </w:r>
          </w:p>
        </w:tc>
        <w:tc>
          <w:tcPr>
            <w:tcW w:w="1901" w:type="dxa"/>
          </w:tcPr>
          <w:p w14:paraId="2F42B794" w14:textId="77777777" w:rsidR="002D158E" w:rsidRPr="009B1C5F" w:rsidRDefault="002D158E" w:rsidP="002D158E">
            <w:pPr>
              <w:ind w:firstLine="0"/>
              <w:jc w:val="left"/>
              <w:rPr>
                <w:szCs w:val="24"/>
              </w:rPr>
            </w:pPr>
            <w:r w:rsidRPr="004F3363">
              <w:rPr>
                <w:szCs w:val="24"/>
              </w:rPr>
              <w:t>2022</w:t>
            </w:r>
            <w:r>
              <w:rPr>
                <w:szCs w:val="24"/>
              </w:rPr>
              <w:t>–</w:t>
            </w:r>
            <w:r w:rsidRPr="004F3363">
              <w:rPr>
                <w:szCs w:val="24"/>
              </w:rPr>
              <w:t>2027</w:t>
            </w:r>
          </w:p>
        </w:tc>
        <w:tc>
          <w:tcPr>
            <w:tcW w:w="1912" w:type="dxa"/>
          </w:tcPr>
          <w:p w14:paraId="2D896742" w14:textId="77777777" w:rsidR="002D158E" w:rsidRDefault="002D158E" w:rsidP="002D158E">
            <w:pPr>
              <w:ind w:firstLine="0"/>
              <w:jc w:val="left"/>
              <w:rPr>
                <w:szCs w:val="24"/>
              </w:rPr>
            </w:pPr>
            <w:r w:rsidRPr="00522641">
              <w:rPr>
                <w:szCs w:val="24"/>
              </w:rPr>
              <w:t>RSA, RSA Rietavo miesto seniūnija</w:t>
            </w:r>
          </w:p>
          <w:p w14:paraId="0B4B1530" w14:textId="77777777" w:rsidR="002D158E" w:rsidRPr="009B1C5F" w:rsidRDefault="002D158E" w:rsidP="002D158E">
            <w:pPr>
              <w:jc w:val="left"/>
              <w:rPr>
                <w:szCs w:val="24"/>
              </w:rPr>
            </w:pPr>
          </w:p>
        </w:tc>
      </w:tr>
    </w:tbl>
    <w:p w14:paraId="5DD8869E" w14:textId="77777777" w:rsidR="002D158E" w:rsidRDefault="002D158E" w:rsidP="002D158E"/>
    <w:p w14:paraId="56B13A8E" w14:textId="590224A5" w:rsidR="002D158E" w:rsidRDefault="009767A6" w:rsidP="002D158E">
      <w:r>
        <w:t xml:space="preserve">     </w:t>
      </w:r>
      <w:r w:rsidR="002D158E">
        <w:t xml:space="preserve"> 3 prioriteto „Darni ir tvari viešoji infrastruktūra, sveika gyvenamoji aplinka“  3.2. tikslo „Modernios ir saugios susisiekimo sistemos vystymas“  3.2.1. uždavinio „Vystyti susisiekimo infrastruktūrą, modernizuoti eismo saugumo sistemą“  3.2.1.3. punkto „Atnaujinti ir (arba) įrengti Rietavo savivaldybės kaimiškų vietovių gatves, vietinės reikšmės kelius, privažiavimo kelius, automobilių stovėjimo aikšteles“ papunkčiais ir juos išdėstyti taip:</w:t>
      </w:r>
    </w:p>
    <w:p w14:paraId="68204DA6" w14:textId="77777777" w:rsidR="002D158E" w:rsidRDefault="002D158E" w:rsidP="002D158E"/>
    <w:tbl>
      <w:tblPr>
        <w:tblStyle w:val="Lentelstinklelis"/>
        <w:tblW w:w="0" w:type="auto"/>
        <w:tblInd w:w="0" w:type="dxa"/>
        <w:tblLook w:val="04A0" w:firstRow="1" w:lastRow="0" w:firstColumn="1" w:lastColumn="0" w:noHBand="0" w:noVBand="1"/>
      </w:tblPr>
      <w:tblGrid>
        <w:gridCol w:w="1232"/>
        <w:gridCol w:w="2659"/>
        <w:gridCol w:w="1906"/>
        <w:gridCol w:w="1832"/>
        <w:gridCol w:w="1859"/>
      </w:tblGrid>
      <w:tr w:rsidR="002D158E" w14:paraId="5AC053F3" w14:textId="77777777" w:rsidTr="006774A7">
        <w:tc>
          <w:tcPr>
            <w:tcW w:w="1236" w:type="dxa"/>
          </w:tcPr>
          <w:p w14:paraId="3A4FC102" w14:textId="77777777" w:rsidR="002D158E" w:rsidRPr="00522641" w:rsidRDefault="002D158E" w:rsidP="002D158E">
            <w:pPr>
              <w:ind w:firstLine="0"/>
              <w:jc w:val="left"/>
              <w:rPr>
                <w:szCs w:val="24"/>
              </w:rPr>
            </w:pPr>
            <w:r>
              <w:rPr>
                <w:szCs w:val="24"/>
              </w:rPr>
              <w:t>3.2.1.3.7</w:t>
            </w:r>
            <w:r w:rsidRPr="00522641">
              <w:rPr>
                <w:szCs w:val="24"/>
              </w:rPr>
              <w:t>.</w:t>
            </w:r>
          </w:p>
        </w:tc>
        <w:tc>
          <w:tcPr>
            <w:tcW w:w="2737" w:type="dxa"/>
          </w:tcPr>
          <w:p w14:paraId="20AC2C31" w14:textId="77777777" w:rsidR="002D158E" w:rsidRPr="00522641" w:rsidRDefault="002D158E" w:rsidP="002D158E">
            <w:pPr>
              <w:ind w:firstLine="0"/>
              <w:jc w:val="left"/>
              <w:rPr>
                <w:szCs w:val="24"/>
              </w:rPr>
            </w:pPr>
            <w:r>
              <w:rPr>
                <w:szCs w:val="24"/>
              </w:rPr>
              <w:t>Rekonstruoti kelių jungtį Nr. RT0222</w:t>
            </w:r>
          </w:p>
        </w:tc>
        <w:tc>
          <w:tcPr>
            <w:tcW w:w="1928" w:type="dxa"/>
          </w:tcPr>
          <w:p w14:paraId="08280BB3" w14:textId="77777777" w:rsidR="002D158E" w:rsidRPr="00522641" w:rsidRDefault="002D158E" w:rsidP="002D158E">
            <w:pPr>
              <w:ind w:firstLine="0"/>
              <w:jc w:val="left"/>
              <w:rPr>
                <w:szCs w:val="24"/>
              </w:rPr>
            </w:pPr>
            <w:r w:rsidRPr="00522641">
              <w:rPr>
                <w:szCs w:val="24"/>
              </w:rPr>
              <w:t>Rekonstruoto kelio ilgis (km)</w:t>
            </w:r>
          </w:p>
        </w:tc>
        <w:tc>
          <w:tcPr>
            <w:tcW w:w="1901" w:type="dxa"/>
          </w:tcPr>
          <w:p w14:paraId="035598D7" w14:textId="77777777" w:rsidR="002D158E" w:rsidRPr="00522641" w:rsidRDefault="002D158E" w:rsidP="002D158E">
            <w:pPr>
              <w:ind w:firstLine="0"/>
              <w:jc w:val="left"/>
              <w:rPr>
                <w:szCs w:val="24"/>
              </w:rPr>
            </w:pPr>
            <w:r w:rsidRPr="00522641">
              <w:rPr>
                <w:szCs w:val="24"/>
              </w:rPr>
              <w:t>2022</w:t>
            </w:r>
            <w:r>
              <w:rPr>
                <w:szCs w:val="24"/>
              </w:rPr>
              <w:t>–</w:t>
            </w:r>
            <w:r w:rsidRPr="00522641">
              <w:rPr>
                <w:szCs w:val="24"/>
              </w:rPr>
              <w:t>2027</w:t>
            </w:r>
          </w:p>
        </w:tc>
        <w:tc>
          <w:tcPr>
            <w:tcW w:w="1912" w:type="dxa"/>
          </w:tcPr>
          <w:p w14:paraId="05D5162C" w14:textId="77777777" w:rsidR="002D158E" w:rsidRPr="00522641" w:rsidRDefault="002D158E" w:rsidP="002D158E">
            <w:pPr>
              <w:ind w:firstLine="0"/>
              <w:jc w:val="left"/>
              <w:rPr>
                <w:szCs w:val="24"/>
              </w:rPr>
            </w:pPr>
            <w:r w:rsidRPr="00522641">
              <w:rPr>
                <w:szCs w:val="24"/>
              </w:rPr>
              <w:t xml:space="preserve">RSA, </w:t>
            </w:r>
            <w:r>
              <w:rPr>
                <w:szCs w:val="24"/>
              </w:rPr>
              <w:t>RSA Rietavo seniūnija</w:t>
            </w:r>
          </w:p>
        </w:tc>
      </w:tr>
      <w:tr w:rsidR="002D158E" w14:paraId="4FF42F52" w14:textId="77777777" w:rsidTr="006774A7">
        <w:tc>
          <w:tcPr>
            <w:tcW w:w="1236" w:type="dxa"/>
          </w:tcPr>
          <w:p w14:paraId="1F617370" w14:textId="77777777" w:rsidR="002D158E" w:rsidRPr="00F73D4E" w:rsidRDefault="002D158E" w:rsidP="002D158E">
            <w:pPr>
              <w:ind w:firstLine="0"/>
              <w:jc w:val="left"/>
              <w:rPr>
                <w:szCs w:val="24"/>
              </w:rPr>
            </w:pPr>
            <w:r w:rsidRPr="00F73D4E">
              <w:rPr>
                <w:szCs w:val="24"/>
              </w:rPr>
              <w:t>3.2.1.3.</w:t>
            </w:r>
            <w:r>
              <w:rPr>
                <w:szCs w:val="24"/>
              </w:rPr>
              <w:t>8</w:t>
            </w:r>
            <w:r w:rsidRPr="00F73D4E">
              <w:rPr>
                <w:szCs w:val="24"/>
              </w:rPr>
              <w:t>.</w:t>
            </w:r>
          </w:p>
        </w:tc>
        <w:tc>
          <w:tcPr>
            <w:tcW w:w="2737" w:type="dxa"/>
          </w:tcPr>
          <w:p w14:paraId="78964136" w14:textId="77777777" w:rsidR="002D158E" w:rsidRPr="00F41F6E" w:rsidRDefault="002D158E" w:rsidP="002D158E">
            <w:pPr>
              <w:ind w:firstLine="0"/>
              <w:jc w:val="left"/>
              <w:rPr>
                <w:szCs w:val="24"/>
              </w:rPr>
            </w:pPr>
            <w:r>
              <w:rPr>
                <w:szCs w:val="24"/>
              </w:rPr>
              <w:t>Remontuoti</w:t>
            </w:r>
            <w:r w:rsidRPr="00F41F6E">
              <w:rPr>
                <w:szCs w:val="24"/>
              </w:rPr>
              <w:t xml:space="preserve"> </w:t>
            </w:r>
            <w:proofErr w:type="spellStart"/>
            <w:r w:rsidRPr="00F41F6E">
              <w:rPr>
                <w:szCs w:val="24"/>
              </w:rPr>
              <w:t>Paprūdžio</w:t>
            </w:r>
            <w:proofErr w:type="spellEnd"/>
            <w:r w:rsidRPr="00F41F6E">
              <w:rPr>
                <w:szCs w:val="24"/>
              </w:rPr>
              <w:t xml:space="preserve"> g. Nr. RT7163</w:t>
            </w:r>
          </w:p>
        </w:tc>
        <w:tc>
          <w:tcPr>
            <w:tcW w:w="1928" w:type="dxa"/>
          </w:tcPr>
          <w:p w14:paraId="3750B74B" w14:textId="77777777" w:rsidR="002D158E" w:rsidRPr="00F73D4E" w:rsidRDefault="002D158E" w:rsidP="002D158E">
            <w:pPr>
              <w:ind w:firstLine="0"/>
              <w:jc w:val="left"/>
              <w:rPr>
                <w:szCs w:val="24"/>
              </w:rPr>
            </w:pPr>
            <w:r>
              <w:rPr>
                <w:szCs w:val="24"/>
              </w:rPr>
              <w:t>Suremont</w:t>
            </w:r>
            <w:r w:rsidRPr="00F73D4E">
              <w:rPr>
                <w:szCs w:val="24"/>
              </w:rPr>
              <w:t>uoto kelio ilgis (km)</w:t>
            </w:r>
          </w:p>
        </w:tc>
        <w:tc>
          <w:tcPr>
            <w:tcW w:w="1901" w:type="dxa"/>
          </w:tcPr>
          <w:p w14:paraId="13733627" w14:textId="77777777" w:rsidR="002D158E" w:rsidRPr="00F73D4E" w:rsidRDefault="002D158E" w:rsidP="002D158E">
            <w:pPr>
              <w:ind w:firstLine="0"/>
              <w:jc w:val="left"/>
              <w:rPr>
                <w:szCs w:val="24"/>
              </w:rPr>
            </w:pPr>
            <w:r w:rsidRPr="00F73D4E">
              <w:rPr>
                <w:szCs w:val="24"/>
              </w:rPr>
              <w:t>2022</w:t>
            </w:r>
            <w:r>
              <w:rPr>
                <w:szCs w:val="24"/>
              </w:rPr>
              <w:t>–</w:t>
            </w:r>
            <w:r w:rsidRPr="00F73D4E">
              <w:rPr>
                <w:szCs w:val="24"/>
              </w:rPr>
              <w:t>2027</w:t>
            </w:r>
          </w:p>
        </w:tc>
        <w:tc>
          <w:tcPr>
            <w:tcW w:w="1912" w:type="dxa"/>
          </w:tcPr>
          <w:p w14:paraId="45F12A65" w14:textId="77777777" w:rsidR="002D158E" w:rsidRPr="009B1C5F" w:rsidRDefault="002D158E" w:rsidP="002D158E">
            <w:pPr>
              <w:ind w:firstLine="0"/>
              <w:jc w:val="left"/>
              <w:rPr>
                <w:szCs w:val="24"/>
              </w:rPr>
            </w:pPr>
            <w:r w:rsidRPr="00522641">
              <w:rPr>
                <w:szCs w:val="24"/>
              </w:rPr>
              <w:t xml:space="preserve">RSA, </w:t>
            </w:r>
            <w:r>
              <w:rPr>
                <w:szCs w:val="24"/>
              </w:rPr>
              <w:t>RSA Rietavo seniūnija</w:t>
            </w:r>
            <w:r w:rsidRPr="009B1C5F">
              <w:rPr>
                <w:szCs w:val="24"/>
              </w:rPr>
              <w:t xml:space="preserve"> </w:t>
            </w:r>
          </w:p>
        </w:tc>
      </w:tr>
      <w:tr w:rsidR="002D158E" w14:paraId="4ED7272C" w14:textId="77777777" w:rsidTr="006774A7">
        <w:tc>
          <w:tcPr>
            <w:tcW w:w="1236" w:type="dxa"/>
          </w:tcPr>
          <w:p w14:paraId="65C83354" w14:textId="77777777" w:rsidR="002D158E" w:rsidRPr="00F41F6E" w:rsidRDefault="002D158E" w:rsidP="002D158E">
            <w:pPr>
              <w:ind w:firstLine="0"/>
              <w:jc w:val="left"/>
              <w:rPr>
                <w:szCs w:val="24"/>
              </w:rPr>
            </w:pPr>
            <w:r w:rsidRPr="00F41F6E">
              <w:rPr>
                <w:szCs w:val="24"/>
              </w:rPr>
              <w:t>3.2.1.3</w:t>
            </w:r>
            <w:r>
              <w:rPr>
                <w:szCs w:val="24"/>
              </w:rPr>
              <w:t>.9</w:t>
            </w:r>
            <w:r w:rsidRPr="00F41F6E">
              <w:rPr>
                <w:szCs w:val="24"/>
              </w:rPr>
              <w:t>.</w:t>
            </w:r>
          </w:p>
        </w:tc>
        <w:tc>
          <w:tcPr>
            <w:tcW w:w="2737" w:type="dxa"/>
          </w:tcPr>
          <w:p w14:paraId="4C6615DA" w14:textId="77777777" w:rsidR="002D158E" w:rsidRPr="00F41F6E" w:rsidRDefault="002D158E" w:rsidP="002D158E">
            <w:pPr>
              <w:ind w:firstLine="0"/>
              <w:jc w:val="left"/>
              <w:rPr>
                <w:szCs w:val="24"/>
              </w:rPr>
            </w:pPr>
            <w:r w:rsidRPr="008B14FA">
              <w:rPr>
                <w:szCs w:val="24"/>
              </w:rPr>
              <w:t>Remontuoti</w:t>
            </w:r>
            <w:r w:rsidRPr="00F41F6E">
              <w:rPr>
                <w:szCs w:val="24"/>
              </w:rPr>
              <w:t xml:space="preserve"> Vandentiekio g. Nr. RT7051 </w:t>
            </w:r>
          </w:p>
        </w:tc>
        <w:tc>
          <w:tcPr>
            <w:tcW w:w="1928" w:type="dxa"/>
          </w:tcPr>
          <w:p w14:paraId="03611B19" w14:textId="77777777" w:rsidR="002D158E" w:rsidRPr="00F41F6E" w:rsidRDefault="002D158E" w:rsidP="002D158E">
            <w:pPr>
              <w:ind w:firstLine="0"/>
              <w:jc w:val="left"/>
              <w:rPr>
                <w:szCs w:val="24"/>
              </w:rPr>
            </w:pPr>
            <w:r>
              <w:rPr>
                <w:szCs w:val="24"/>
              </w:rPr>
              <w:t>Suremontuoto</w:t>
            </w:r>
            <w:r w:rsidRPr="00F41F6E">
              <w:rPr>
                <w:szCs w:val="24"/>
              </w:rPr>
              <w:t xml:space="preserve"> kelio ilgis (km)</w:t>
            </w:r>
          </w:p>
        </w:tc>
        <w:tc>
          <w:tcPr>
            <w:tcW w:w="1901" w:type="dxa"/>
          </w:tcPr>
          <w:p w14:paraId="5FBEAAE7" w14:textId="77777777" w:rsidR="002D158E" w:rsidRPr="00F41F6E" w:rsidRDefault="002D158E" w:rsidP="002D158E">
            <w:pPr>
              <w:ind w:firstLine="0"/>
              <w:jc w:val="left"/>
              <w:rPr>
                <w:szCs w:val="24"/>
              </w:rPr>
            </w:pPr>
            <w:r w:rsidRPr="00F41F6E">
              <w:rPr>
                <w:szCs w:val="24"/>
              </w:rPr>
              <w:t>2022</w:t>
            </w:r>
            <w:r>
              <w:rPr>
                <w:szCs w:val="24"/>
              </w:rPr>
              <w:t>–</w:t>
            </w:r>
            <w:r w:rsidRPr="00F41F6E">
              <w:rPr>
                <w:szCs w:val="24"/>
              </w:rPr>
              <w:t>2027</w:t>
            </w:r>
          </w:p>
        </w:tc>
        <w:tc>
          <w:tcPr>
            <w:tcW w:w="1912" w:type="dxa"/>
          </w:tcPr>
          <w:p w14:paraId="30AF442C" w14:textId="77777777" w:rsidR="002D158E" w:rsidRPr="00F41F6E" w:rsidRDefault="002D158E" w:rsidP="002D158E">
            <w:pPr>
              <w:ind w:firstLine="0"/>
              <w:jc w:val="left"/>
              <w:rPr>
                <w:color w:val="FF0000"/>
                <w:szCs w:val="24"/>
              </w:rPr>
            </w:pPr>
            <w:r w:rsidRPr="00522641">
              <w:rPr>
                <w:szCs w:val="24"/>
              </w:rPr>
              <w:t xml:space="preserve">RSA, </w:t>
            </w:r>
            <w:r>
              <w:rPr>
                <w:szCs w:val="24"/>
              </w:rPr>
              <w:t>RSA Rietavo seniūnija</w:t>
            </w:r>
            <w:r w:rsidRPr="009B1C5F">
              <w:rPr>
                <w:szCs w:val="24"/>
              </w:rPr>
              <w:t xml:space="preserve"> </w:t>
            </w:r>
          </w:p>
        </w:tc>
      </w:tr>
      <w:tr w:rsidR="002D158E" w14:paraId="7526BE7B" w14:textId="77777777" w:rsidTr="006774A7">
        <w:tc>
          <w:tcPr>
            <w:tcW w:w="1236" w:type="dxa"/>
          </w:tcPr>
          <w:p w14:paraId="2F069EFF" w14:textId="77777777" w:rsidR="002D158E" w:rsidRPr="008E1816" w:rsidRDefault="002D158E" w:rsidP="002D158E">
            <w:pPr>
              <w:ind w:firstLine="0"/>
              <w:jc w:val="left"/>
              <w:rPr>
                <w:szCs w:val="24"/>
              </w:rPr>
            </w:pPr>
            <w:r w:rsidRPr="008E1816">
              <w:rPr>
                <w:szCs w:val="24"/>
              </w:rPr>
              <w:t>3.2.1.3.10</w:t>
            </w:r>
          </w:p>
        </w:tc>
        <w:tc>
          <w:tcPr>
            <w:tcW w:w="2737" w:type="dxa"/>
          </w:tcPr>
          <w:p w14:paraId="2C0E7893" w14:textId="77777777" w:rsidR="002D158E" w:rsidRDefault="002D158E" w:rsidP="002D158E">
            <w:pPr>
              <w:ind w:firstLine="0"/>
              <w:jc w:val="left"/>
              <w:rPr>
                <w:szCs w:val="24"/>
              </w:rPr>
            </w:pPr>
            <w:r>
              <w:rPr>
                <w:szCs w:val="24"/>
              </w:rPr>
              <w:t xml:space="preserve">Remontuoti kelią per </w:t>
            </w:r>
            <w:proofErr w:type="spellStart"/>
            <w:r>
              <w:rPr>
                <w:szCs w:val="24"/>
              </w:rPr>
              <w:t>Kalakutiškės</w:t>
            </w:r>
            <w:proofErr w:type="spellEnd"/>
            <w:r>
              <w:rPr>
                <w:szCs w:val="24"/>
              </w:rPr>
              <w:t xml:space="preserve"> kaimą </w:t>
            </w:r>
          </w:p>
          <w:p w14:paraId="4234745F" w14:textId="77777777" w:rsidR="002D158E" w:rsidRPr="008E1816" w:rsidRDefault="002D158E" w:rsidP="002D158E">
            <w:pPr>
              <w:jc w:val="left"/>
              <w:rPr>
                <w:szCs w:val="24"/>
              </w:rPr>
            </w:pPr>
            <w:r>
              <w:rPr>
                <w:szCs w:val="24"/>
              </w:rPr>
              <w:t>Nr. RT0205</w:t>
            </w:r>
          </w:p>
        </w:tc>
        <w:tc>
          <w:tcPr>
            <w:tcW w:w="1928" w:type="dxa"/>
          </w:tcPr>
          <w:p w14:paraId="71613999" w14:textId="77777777" w:rsidR="002D158E" w:rsidRPr="008E1816" w:rsidRDefault="002D158E" w:rsidP="002D158E">
            <w:pPr>
              <w:ind w:firstLine="0"/>
              <w:jc w:val="left"/>
              <w:rPr>
                <w:szCs w:val="24"/>
              </w:rPr>
            </w:pPr>
            <w:r>
              <w:rPr>
                <w:szCs w:val="24"/>
              </w:rPr>
              <w:t>Suremontuoto</w:t>
            </w:r>
            <w:r w:rsidRPr="00F41F6E">
              <w:rPr>
                <w:szCs w:val="24"/>
              </w:rPr>
              <w:t xml:space="preserve"> kelio ilgis (km)</w:t>
            </w:r>
          </w:p>
        </w:tc>
        <w:tc>
          <w:tcPr>
            <w:tcW w:w="1901" w:type="dxa"/>
          </w:tcPr>
          <w:p w14:paraId="1FA5ACA2" w14:textId="77777777" w:rsidR="002D158E" w:rsidRPr="00F41F6E" w:rsidRDefault="002D158E" w:rsidP="002D158E">
            <w:pPr>
              <w:ind w:firstLine="0"/>
              <w:jc w:val="left"/>
              <w:rPr>
                <w:szCs w:val="24"/>
              </w:rPr>
            </w:pPr>
            <w:r w:rsidRPr="00F41F6E">
              <w:rPr>
                <w:szCs w:val="24"/>
              </w:rPr>
              <w:t>2022</w:t>
            </w:r>
            <w:r>
              <w:rPr>
                <w:szCs w:val="24"/>
              </w:rPr>
              <w:t>–</w:t>
            </w:r>
            <w:r w:rsidRPr="00F41F6E">
              <w:rPr>
                <w:szCs w:val="24"/>
              </w:rPr>
              <w:t>2027</w:t>
            </w:r>
          </w:p>
        </w:tc>
        <w:tc>
          <w:tcPr>
            <w:tcW w:w="1912" w:type="dxa"/>
          </w:tcPr>
          <w:p w14:paraId="31DC8D55" w14:textId="77777777" w:rsidR="002D158E" w:rsidRPr="00F41F6E" w:rsidRDefault="002D158E" w:rsidP="002D158E">
            <w:pPr>
              <w:ind w:firstLine="0"/>
              <w:jc w:val="left"/>
              <w:rPr>
                <w:color w:val="FF0000"/>
                <w:szCs w:val="24"/>
              </w:rPr>
            </w:pPr>
            <w:r w:rsidRPr="00522641">
              <w:rPr>
                <w:szCs w:val="24"/>
              </w:rPr>
              <w:t xml:space="preserve">RSA, </w:t>
            </w:r>
            <w:r>
              <w:rPr>
                <w:szCs w:val="24"/>
              </w:rPr>
              <w:t>RSA Rietavo seniūnija</w:t>
            </w:r>
            <w:r w:rsidRPr="009B1C5F">
              <w:rPr>
                <w:szCs w:val="24"/>
              </w:rPr>
              <w:t xml:space="preserve"> </w:t>
            </w:r>
          </w:p>
        </w:tc>
      </w:tr>
    </w:tbl>
    <w:p w14:paraId="6A667542" w14:textId="77777777" w:rsidR="002D158E" w:rsidRDefault="002D158E" w:rsidP="002D158E"/>
    <w:p w14:paraId="77AD597D" w14:textId="3A402518" w:rsidR="002D158E" w:rsidRDefault="009767A6" w:rsidP="002D158E">
      <w:r>
        <w:t xml:space="preserve">      </w:t>
      </w:r>
      <w:r w:rsidR="002D158E">
        <w:t xml:space="preserve">3 prioriteto „Darni ir tvari viešoji infrastruktūra, sveika gyvenamoji aplinka“  3.2. tikslo „Modernios ir saugios susisiekimo sistemos vystymas“  3.2.2. uždavinio „Mažinti transporto neigiamą poveikį aplinkai, plėtoti gyventojų ir paslaugų darnų judumą“  3.2.2.1. punkto „Atnaujinti ir (arba) įrengti pėsčiųjų, dviračių ir kito </w:t>
      </w:r>
      <w:proofErr w:type="spellStart"/>
      <w:r w:rsidR="002D158E">
        <w:t>bevariklio</w:t>
      </w:r>
      <w:proofErr w:type="spellEnd"/>
      <w:r w:rsidR="002D158E">
        <w:t xml:space="preserve"> transporto priemonių infrastruktūrą Rietavo savivaldybės teritorijoje“ papunkčiais ir juos išdėstyti taip:</w:t>
      </w:r>
    </w:p>
    <w:p w14:paraId="504EFB8F" w14:textId="77777777" w:rsidR="002D158E" w:rsidRDefault="002D158E" w:rsidP="002D158E"/>
    <w:tbl>
      <w:tblPr>
        <w:tblStyle w:val="Lentelstinklelis"/>
        <w:tblW w:w="0" w:type="auto"/>
        <w:tblInd w:w="0" w:type="dxa"/>
        <w:tblLook w:val="04A0" w:firstRow="1" w:lastRow="0" w:firstColumn="1" w:lastColumn="0" w:noHBand="0" w:noVBand="1"/>
      </w:tblPr>
      <w:tblGrid>
        <w:gridCol w:w="1236"/>
        <w:gridCol w:w="2661"/>
        <w:gridCol w:w="1905"/>
        <w:gridCol w:w="1829"/>
        <w:gridCol w:w="1857"/>
      </w:tblGrid>
      <w:tr w:rsidR="002D158E" w:rsidRPr="004F3363" w14:paraId="029C1711" w14:textId="77777777" w:rsidTr="006774A7">
        <w:tc>
          <w:tcPr>
            <w:tcW w:w="1236" w:type="dxa"/>
          </w:tcPr>
          <w:p w14:paraId="01156D34" w14:textId="77777777" w:rsidR="002D158E" w:rsidRPr="004F3363" w:rsidRDefault="002D158E" w:rsidP="002D158E">
            <w:pPr>
              <w:ind w:firstLine="0"/>
              <w:jc w:val="left"/>
              <w:rPr>
                <w:szCs w:val="24"/>
              </w:rPr>
            </w:pPr>
            <w:r>
              <w:rPr>
                <w:szCs w:val="24"/>
              </w:rPr>
              <w:t>3.2.2.1</w:t>
            </w:r>
            <w:r w:rsidRPr="004F3363">
              <w:rPr>
                <w:szCs w:val="24"/>
              </w:rPr>
              <w:t>.</w:t>
            </w:r>
            <w:r>
              <w:rPr>
                <w:szCs w:val="24"/>
              </w:rPr>
              <w:t>8.</w:t>
            </w:r>
          </w:p>
        </w:tc>
        <w:tc>
          <w:tcPr>
            <w:tcW w:w="2737" w:type="dxa"/>
          </w:tcPr>
          <w:p w14:paraId="2E0B059C" w14:textId="77777777" w:rsidR="002D158E" w:rsidRPr="00880F4B" w:rsidRDefault="002D158E" w:rsidP="002D158E">
            <w:pPr>
              <w:ind w:firstLine="0"/>
              <w:jc w:val="left"/>
              <w:rPr>
                <w:szCs w:val="24"/>
              </w:rPr>
            </w:pPr>
            <w:r w:rsidRPr="00880F4B">
              <w:rPr>
                <w:szCs w:val="24"/>
              </w:rPr>
              <w:t xml:space="preserve">Birutės g. </w:t>
            </w:r>
            <w:r>
              <w:rPr>
                <w:szCs w:val="24"/>
              </w:rPr>
              <w:t xml:space="preserve">Nr. RT7043, </w:t>
            </w:r>
            <w:r w:rsidRPr="00880F4B">
              <w:rPr>
                <w:szCs w:val="24"/>
              </w:rPr>
              <w:t>Rietavo mieste</w:t>
            </w:r>
            <w:r>
              <w:rPr>
                <w:szCs w:val="24"/>
              </w:rPr>
              <w:t xml:space="preserve"> pėsčiųjų tako įrengimas </w:t>
            </w:r>
          </w:p>
        </w:tc>
        <w:tc>
          <w:tcPr>
            <w:tcW w:w="1928" w:type="dxa"/>
          </w:tcPr>
          <w:p w14:paraId="77E30178" w14:textId="77777777" w:rsidR="002D158E" w:rsidRPr="009B1C5F" w:rsidRDefault="002D158E" w:rsidP="002D158E">
            <w:pPr>
              <w:ind w:firstLine="0"/>
              <w:jc w:val="left"/>
              <w:rPr>
                <w:szCs w:val="24"/>
              </w:rPr>
            </w:pPr>
            <w:r>
              <w:rPr>
                <w:szCs w:val="24"/>
              </w:rPr>
              <w:t>Įrengtų pėsčiųjų-dviračių takų ilgis (km)</w:t>
            </w:r>
          </w:p>
        </w:tc>
        <w:tc>
          <w:tcPr>
            <w:tcW w:w="1901" w:type="dxa"/>
          </w:tcPr>
          <w:p w14:paraId="05331C92" w14:textId="77777777" w:rsidR="002D158E" w:rsidRPr="009B1C5F" w:rsidRDefault="002D158E" w:rsidP="002D158E">
            <w:pPr>
              <w:ind w:firstLine="0"/>
              <w:jc w:val="left"/>
              <w:rPr>
                <w:szCs w:val="24"/>
              </w:rPr>
            </w:pPr>
            <w:r w:rsidRPr="004F3363">
              <w:rPr>
                <w:szCs w:val="24"/>
              </w:rPr>
              <w:t>2022</w:t>
            </w:r>
            <w:r>
              <w:rPr>
                <w:szCs w:val="24"/>
              </w:rPr>
              <w:t>–</w:t>
            </w:r>
            <w:r w:rsidRPr="004F3363">
              <w:rPr>
                <w:szCs w:val="24"/>
              </w:rPr>
              <w:t>2027</w:t>
            </w:r>
          </w:p>
        </w:tc>
        <w:tc>
          <w:tcPr>
            <w:tcW w:w="1912" w:type="dxa"/>
          </w:tcPr>
          <w:p w14:paraId="14DBC025" w14:textId="77777777" w:rsidR="002D158E" w:rsidRDefault="002D158E" w:rsidP="002D158E">
            <w:pPr>
              <w:ind w:firstLine="0"/>
              <w:jc w:val="left"/>
              <w:rPr>
                <w:szCs w:val="24"/>
              </w:rPr>
            </w:pPr>
            <w:r w:rsidRPr="00522641">
              <w:rPr>
                <w:szCs w:val="24"/>
              </w:rPr>
              <w:t>RSA, RSA Rietavo miesto seniūnija</w:t>
            </w:r>
          </w:p>
          <w:p w14:paraId="4D66FA45" w14:textId="77777777" w:rsidR="002D158E" w:rsidRPr="009B1C5F" w:rsidRDefault="002D158E" w:rsidP="002D158E">
            <w:pPr>
              <w:jc w:val="left"/>
              <w:rPr>
                <w:szCs w:val="24"/>
              </w:rPr>
            </w:pPr>
          </w:p>
        </w:tc>
      </w:tr>
      <w:tr w:rsidR="002D158E" w:rsidRPr="009B1C5F" w14:paraId="79F508A7" w14:textId="77777777" w:rsidTr="006774A7">
        <w:tc>
          <w:tcPr>
            <w:tcW w:w="1236" w:type="dxa"/>
          </w:tcPr>
          <w:p w14:paraId="392D8D2A" w14:textId="77777777" w:rsidR="002D158E" w:rsidRPr="004F3363" w:rsidRDefault="002D158E" w:rsidP="002D158E">
            <w:pPr>
              <w:ind w:firstLine="0"/>
              <w:jc w:val="left"/>
              <w:rPr>
                <w:szCs w:val="24"/>
              </w:rPr>
            </w:pPr>
            <w:r>
              <w:rPr>
                <w:szCs w:val="24"/>
              </w:rPr>
              <w:t>3.2.2.1</w:t>
            </w:r>
            <w:r w:rsidRPr="004F3363">
              <w:rPr>
                <w:szCs w:val="24"/>
              </w:rPr>
              <w:t>.</w:t>
            </w:r>
            <w:r>
              <w:rPr>
                <w:szCs w:val="24"/>
              </w:rPr>
              <w:t>9.</w:t>
            </w:r>
          </w:p>
        </w:tc>
        <w:tc>
          <w:tcPr>
            <w:tcW w:w="2737" w:type="dxa"/>
          </w:tcPr>
          <w:p w14:paraId="238D619F" w14:textId="77777777" w:rsidR="002D158E" w:rsidRPr="009B1C5F" w:rsidRDefault="002D158E" w:rsidP="002D158E">
            <w:pPr>
              <w:ind w:firstLine="0"/>
              <w:jc w:val="left"/>
              <w:rPr>
                <w:szCs w:val="24"/>
              </w:rPr>
            </w:pPr>
            <w:r>
              <w:rPr>
                <w:szCs w:val="24"/>
              </w:rPr>
              <w:t>Kulių</w:t>
            </w:r>
            <w:r w:rsidRPr="00880F4B">
              <w:rPr>
                <w:szCs w:val="24"/>
              </w:rPr>
              <w:t xml:space="preserve"> g. </w:t>
            </w:r>
            <w:r>
              <w:rPr>
                <w:szCs w:val="24"/>
              </w:rPr>
              <w:t xml:space="preserve">Nr. RT7147, </w:t>
            </w:r>
            <w:r w:rsidRPr="00880F4B">
              <w:rPr>
                <w:szCs w:val="24"/>
              </w:rPr>
              <w:t>Rietavo mieste</w:t>
            </w:r>
            <w:r>
              <w:rPr>
                <w:szCs w:val="24"/>
              </w:rPr>
              <w:t xml:space="preserve"> pėsčiųjų-dviračių tako rekonstrukcija</w:t>
            </w:r>
          </w:p>
        </w:tc>
        <w:tc>
          <w:tcPr>
            <w:tcW w:w="1928" w:type="dxa"/>
          </w:tcPr>
          <w:p w14:paraId="01E6E7AF" w14:textId="77777777" w:rsidR="002D158E" w:rsidRPr="009B1C5F" w:rsidRDefault="002D158E" w:rsidP="002D158E">
            <w:pPr>
              <w:ind w:firstLine="0"/>
              <w:jc w:val="left"/>
              <w:rPr>
                <w:szCs w:val="24"/>
              </w:rPr>
            </w:pPr>
            <w:r>
              <w:rPr>
                <w:szCs w:val="24"/>
              </w:rPr>
              <w:t>Suremontuotų pėsčiųjų-dviračių takų ilgis (km)</w:t>
            </w:r>
          </w:p>
        </w:tc>
        <w:tc>
          <w:tcPr>
            <w:tcW w:w="1901" w:type="dxa"/>
          </w:tcPr>
          <w:p w14:paraId="0D82500F" w14:textId="77777777" w:rsidR="002D158E" w:rsidRPr="009B1C5F" w:rsidRDefault="002D158E" w:rsidP="002D158E">
            <w:pPr>
              <w:ind w:firstLine="0"/>
              <w:jc w:val="left"/>
              <w:rPr>
                <w:szCs w:val="24"/>
              </w:rPr>
            </w:pPr>
            <w:r w:rsidRPr="004F3363">
              <w:rPr>
                <w:szCs w:val="24"/>
              </w:rPr>
              <w:t>2022</w:t>
            </w:r>
            <w:r>
              <w:rPr>
                <w:szCs w:val="24"/>
              </w:rPr>
              <w:t>–</w:t>
            </w:r>
            <w:r w:rsidRPr="004F3363">
              <w:rPr>
                <w:szCs w:val="24"/>
              </w:rPr>
              <w:t>2027</w:t>
            </w:r>
          </w:p>
        </w:tc>
        <w:tc>
          <w:tcPr>
            <w:tcW w:w="1912" w:type="dxa"/>
          </w:tcPr>
          <w:p w14:paraId="5B45FFB4" w14:textId="77777777" w:rsidR="002D158E" w:rsidRDefault="002D158E" w:rsidP="002D158E">
            <w:pPr>
              <w:ind w:firstLine="0"/>
              <w:jc w:val="left"/>
              <w:rPr>
                <w:szCs w:val="24"/>
              </w:rPr>
            </w:pPr>
            <w:r w:rsidRPr="00522641">
              <w:rPr>
                <w:szCs w:val="24"/>
              </w:rPr>
              <w:t>RSA, RSA Rietavo miesto seniūnija</w:t>
            </w:r>
          </w:p>
          <w:p w14:paraId="276F7555" w14:textId="77777777" w:rsidR="002D158E" w:rsidRPr="009B1C5F" w:rsidRDefault="002D158E" w:rsidP="002D158E">
            <w:pPr>
              <w:jc w:val="left"/>
              <w:rPr>
                <w:szCs w:val="24"/>
              </w:rPr>
            </w:pPr>
          </w:p>
        </w:tc>
      </w:tr>
      <w:tr w:rsidR="002D158E" w:rsidRPr="009B1C5F" w14:paraId="4E4E41EF" w14:textId="77777777" w:rsidTr="006774A7">
        <w:tc>
          <w:tcPr>
            <w:tcW w:w="1236" w:type="dxa"/>
          </w:tcPr>
          <w:p w14:paraId="4859F983" w14:textId="77777777" w:rsidR="002D158E" w:rsidRDefault="002D158E" w:rsidP="002D158E">
            <w:pPr>
              <w:ind w:firstLine="0"/>
              <w:jc w:val="left"/>
              <w:rPr>
                <w:szCs w:val="24"/>
              </w:rPr>
            </w:pPr>
            <w:r>
              <w:rPr>
                <w:szCs w:val="24"/>
              </w:rPr>
              <w:t>3.2.2.1</w:t>
            </w:r>
            <w:r w:rsidRPr="004F3363">
              <w:rPr>
                <w:szCs w:val="24"/>
              </w:rPr>
              <w:t>.</w:t>
            </w:r>
            <w:r>
              <w:rPr>
                <w:szCs w:val="24"/>
              </w:rPr>
              <w:t>10.</w:t>
            </w:r>
          </w:p>
        </w:tc>
        <w:tc>
          <w:tcPr>
            <w:tcW w:w="2737" w:type="dxa"/>
          </w:tcPr>
          <w:p w14:paraId="3EC5E065" w14:textId="77777777" w:rsidR="002D158E" w:rsidRDefault="002D158E" w:rsidP="002D158E">
            <w:pPr>
              <w:ind w:firstLine="0"/>
              <w:jc w:val="left"/>
              <w:rPr>
                <w:szCs w:val="24"/>
              </w:rPr>
            </w:pPr>
            <w:r>
              <w:rPr>
                <w:szCs w:val="24"/>
              </w:rPr>
              <w:t>Jūros g.</w:t>
            </w:r>
            <w:r w:rsidRPr="00880F4B">
              <w:rPr>
                <w:szCs w:val="24"/>
              </w:rPr>
              <w:t xml:space="preserve"> </w:t>
            </w:r>
            <w:r>
              <w:rPr>
                <w:szCs w:val="24"/>
              </w:rPr>
              <w:t xml:space="preserve">Nr. </w:t>
            </w:r>
            <w:r w:rsidRPr="00E65FBD">
              <w:rPr>
                <w:szCs w:val="24"/>
              </w:rPr>
              <w:t>RT7137</w:t>
            </w:r>
            <w:r>
              <w:rPr>
                <w:szCs w:val="24"/>
              </w:rPr>
              <w:t>,</w:t>
            </w:r>
            <w:r>
              <w:rPr>
                <w:color w:val="FF0000"/>
                <w:szCs w:val="24"/>
              </w:rPr>
              <w:t xml:space="preserve"> </w:t>
            </w:r>
            <w:r w:rsidRPr="00880F4B">
              <w:rPr>
                <w:szCs w:val="24"/>
              </w:rPr>
              <w:t>Rietavo mieste</w:t>
            </w:r>
            <w:r>
              <w:rPr>
                <w:szCs w:val="24"/>
              </w:rPr>
              <w:t xml:space="preserve"> pėsčiųjų-dviračių tako įrengimas</w:t>
            </w:r>
          </w:p>
        </w:tc>
        <w:tc>
          <w:tcPr>
            <w:tcW w:w="1928" w:type="dxa"/>
          </w:tcPr>
          <w:p w14:paraId="483E594F" w14:textId="77777777" w:rsidR="002D158E" w:rsidRDefault="002D158E" w:rsidP="002D158E">
            <w:pPr>
              <w:ind w:firstLine="0"/>
              <w:jc w:val="left"/>
              <w:rPr>
                <w:szCs w:val="24"/>
              </w:rPr>
            </w:pPr>
            <w:r>
              <w:rPr>
                <w:szCs w:val="24"/>
              </w:rPr>
              <w:t>Įrengtų pėsčiųjų-dviračių takų ilgis (km)</w:t>
            </w:r>
          </w:p>
        </w:tc>
        <w:tc>
          <w:tcPr>
            <w:tcW w:w="1901" w:type="dxa"/>
          </w:tcPr>
          <w:p w14:paraId="44BFD25B" w14:textId="77777777" w:rsidR="002D158E" w:rsidRPr="009B1C5F" w:rsidRDefault="002D158E" w:rsidP="002D158E">
            <w:pPr>
              <w:ind w:firstLine="0"/>
              <w:jc w:val="left"/>
              <w:rPr>
                <w:szCs w:val="24"/>
              </w:rPr>
            </w:pPr>
            <w:r w:rsidRPr="004F3363">
              <w:rPr>
                <w:szCs w:val="24"/>
              </w:rPr>
              <w:t>2022</w:t>
            </w:r>
            <w:r>
              <w:rPr>
                <w:szCs w:val="24"/>
              </w:rPr>
              <w:t>–</w:t>
            </w:r>
            <w:r w:rsidRPr="004F3363">
              <w:rPr>
                <w:szCs w:val="24"/>
              </w:rPr>
              <w:t>2027</w:t>
            </w:r>
          </w:p>
        </w:tc>
        <w:tc>
          <w:tcPr>
            <w:tcW w:w="1912" w:type="dxa"/>
          </w:tcPr>
          <w:p w14:paraId="0DF5D18A" w14:textId="77777777" w:rsidR="002D158E" w:rsidRDefault="002D158E" w:rsidP="002D158E">
            <w:pPr>
              <w:ind w:firstLine="0"/>
              <w:jc w:val="left"/>
              <w:rPr>
                <w:szCs w:val="24"/>
              </w:rPr>
            </w:pPr>
            <w:r w:rsidRPr="00522641">
              <w:rPr>
                <w:szCs w:val="24"/>
              </w:rPr>
              <w:t>RSA, RSA Rietavo miesto seniūnija</w:t>
            </w:r>
          </w:p>
          <w:p w14:paraId="2A7464DD" w14:textId="77777777" w:rsidR="002D158E" w:rsidRPr="009B1C5F" w:rsidRDefault="002D158E" w:rsidP="002D158E">
            <w:pPr>
              <w:jc w:val="left"/>
              <w:rPr>
                <w:szCs w:val="24"/>
              </w:rPr>
            </w:pPr>
          </w:p>
        </w:tc>
      </w:tr>
    </w:tbl>
    <w:p w14:paraId="2B444AE3" w14:textId="77777777" w:rsidR="002D158E" w:rsidRDefault="002D158E" w:rsidP="002D158E"/>
    <w:p w14:paraId="75F9B0DE" w14:textId="26D9E32B" w:rsidR="002D158E" w:rsidRDefault="009767A6" w:rsidP="002D158E">
      <w:r>
        <w:lastRenderedPageBreak/>
        <w:t xml:space="preserve">     </w:t>
      </w:r>
      <w:r w:rsidR="002D158E">
        <w:t>3 prioriteto „Darni ir tvari viešoji infrastruktūra, sveika gyvenamoji aplinka“  3.3. tikslo „Efektyvios inžinerinio aprūpinimo ir viešosios infrastruktūros vystymas“  3.3.2. uždavinio „Vystyti viešąją energetinę infrastruktūrą, skatinti atsinaujinančios ir alternatyvios energetikos gamybą ir vartojimą“  3.3.2.3. punkto „Plėsti ir modernizuoti Rietavo savivaldybės gatvių, kelių, viešųjų teritorijų ir pastatų fasadų apšvietimo infrastruktūrą, siekiant didinti energijos vartojimo efektyvumą“ papunkčiais ir juos išdėstyti taip:</w:t>
      </w:r>
    </w:p>
    <w:p w14:paraId="07031CA7" w14:textId="77777777" w:rsidR="002D158E" w:rsidRDefault="002D158E" w:rsidP="002D158E"/>
    <w:tbl>
      <w:tblPr>
        <w:tblStyle w:val="Lentelstinklelis"/>
        <w:tblW w:w="0" w:type="auto"/>
        <w:tblInd w:w="0" w:type="dxa"/>
        <w:tblLook w:val="04A0" w:firstRow="1" w:lastRow="0" w:firstColumn="1" w:lastColumn="0" w:noHBand="0" w:noVBand="1"/>
      </w:tblPr>
      <w:tblGrid>
        <w:gridCol w:w="1228"/>
        <w:gridCol w:w="4086"/>
        <w:gridCol w:w="1548"/>
        <w:gridCol w:w="1247"/>
        <w:gridCol w:w="1379"/>
      </w:tblGrid>
      <w:tr w:rsidR="002D158E" w:rsidRPr="009B1C5F" w14:paraId="143B00D5" w14:textId="77777777" w:rsidTr="006774A7">
        <w:tc>
          <w:tcPr>
            <w:tcW w:w="1236" w:type="dxa"/>
          </w:tcPr>
          <w:p w14:paraId="1D6EEAA4" w14:textId="77777777" w:rsidR="002D158E" w:rsidRPr="004F3363" w:rsidRDefault="002D158E" w:rsidP="00E70CD2">
            <w:pPr>
              <w:ind w:firstLine="0"/>
              <w:jc w:val="left"/>
              <w:rPr>
                <w:szCs w:val="24"/>
              </w:rPr>
            </w:pPr>
            <w:r>
              <w:rPr>
                <w:szCs w:val="24"/>
              </w:rPr>
              <w:t>3.3.2.3</w:t>
            </w:r>
            <w:r w:rsidRPr="004F3363">
              <w:rPr>
                <w:szCs w:val="24"/>
              </w:rPr>
              <w:t>.</w:t>
            </w:r>
            <w:r>
              <w:rPr>
                <w:szCs w:val="24"/>
              </w:rPr>
              <w:t>1.</w:t>
            </w:r>
          </w:p>
        </w:tc>
        <w:tc>
          <w:tcPr>
            <w:tcW w:w="4259" w:type="dxa"/>
          </w:tcPr>
          <w:p w14:paraId="432C635B" w14:textId="77777777" w:rsidR="002D158E" w:rsidRPr="009B1C5F" w:rsidRDefault="002D158E" w:rsidP="00E70CD2">
            <w:pPr>
              <w:ind w:firstLine="0"/>
              <w:jc w:val="left"/>
              <w:rPr>
                <w:szCs w:val="24"/>
              </w:rPr>
            </w:pPr>
            <w:r w:rsidRPr="00451B41">
              <w:rPr>
                <w:szCs w:val="24"/>
              </w:rPr>
              <w:t>Rietavo miesto  Žemaičių g. Nr. RT7016, Naujoji g. Nr. RT7031, Daržų g. Nr. RT7014, Palangos g. Nr. RT7022, Kaštonų g. Nr. RT7116, Laukuvos g. Nr. RT7027, Kalno g. Nr. RT7036, Žalioji g. Nr. RT7018, Dariaus ir Girėno g. Nr. RT7024, J. Naujalio g. Nr. RT7026, Beržų g. Nr. RT7118, Aušros al. Nr. RT7142, Žemaitės g. Nr. RT7043, S. Nėries g. Nr. RT7015, Birutės g. Nr. RT7043, Paupio g. Nr. RT7025 gatvių apšvietimo kapitalinis remontas</w:t>
            </w:r>
          </w:p>
        </w:tc>
        <w:tc>
          <w:tcPr>
            <w:tcW w:w="1559" w:type="dxa"/>
          </w:tcPr>
          <w:p w14:paraId="18EC625E" w14:textId="77777777" w:rsidR="002D158E" w:rsidRPr="009B1C5F" w:rsidRDefault="002D158E" w:rsidP="00E70CD2">
            <w:pPr>
              <w:ind w:firstLine="0"/>
              <w:jc w:val="left"/>
              <w:rPr>
                <w:szCs w:val="24"/>
              </w:rPr>
            </w:pPr>
            <w:r>
              <w:rPr>
                <w:szCs w:val="24"/>
              </w:rPr>
              <w:t>Įgyvendintų priemonių skaičius (vnt.), apšviestų gatvių ilgis (km)</w:t>
            </w:r>
          </w:p>
        </w:tc>
        <w:tc>
          <w:tcPr>
            <w:tcW w:w="1276" w:type="dxa"/>
          </w:tcPr>
          <w:p w14:paraId="2349900C" w14:textId="77777777" w:rsidR="002D158E" w:rsidRPr="009B1C5F" w:rsidRDefault="002D158E" w:rsidP="00E70CD2">
            <w:pPr>
              <w:ind w:firstLine="0"/>
              <w:jc w:val="left"/>
              <w:rPr>
                <w:szCs w:val="24"/>
              </w:rPr>
            </w:pPr>
            <w:r w:rsidRPr="004F3363">
              <w:rPr>
                <w:szCs w:val="24"/>
              </w:rPr>
              <w:t>2022</w:t>
            </w:r>
            <w:r>
              <w:rPr>
                <w:szCs w:val="24"/>
              </w:rPr>
              <w:t>–</w:t>
            </w:r>
            <w:r w:rsidRPr="004F3363">
              <w:rPr>
                <w:szCs w:val="24"/>
              </w:rPr>
              <w:t>2027</w:t>
            </w:r>
          </w:p>
        </w:tc>
        <w:tc>
          <w:tcPr>
            <w:tcW w:w="1384" w:type="dxa"/>
          </w:tcPr>
          <w:p w14:paraId="5827DFA5" w14:textId="77777777" w:rsidR="002D158E" w:rsidRDefault="002D158E" w:rsidP="00E70CD2">
            <w:pPr>
              <w:ind w:firstLine="0"/>
              <w:jc w:val="left"/>
              <w:rPr>
                <w:szCs w:val="24"/>
              </w:rPr>
            </w:pPr>
            <w:r w:rsidRPr="00522641">
              <w:rPr>
                <w:szCs w:val="24"/>
              </w:rPr>
              <w:t xml:space="preserve">RSA, RSA </w:t>
            </w:r>
            <w:r>
              <w:rPr>
                <w:szCs w:val="24"/>
              </w:rPr>
              <w:t>miesto seniūnija</w:t>
            </w:r>
          </w:p>
          <w:p w14:paraId="0CBB9B21" w14:textId="77777777" w:rsidR="002D158E" w:rsidRPr="009B1C5F" w:rsidRDefault="002D158E" w:rsidP="00E70CD2">
            <w:pPr>
              <w:jc w:val="left"/>
              <w:rPr>
                <w:szCs w:val="24"/>
              </w:rPr>
            </w:pPr>
          </w:p>
        </w:tc>
      </w:tr>
      <w:tr w:rsidR="002D158E" w:rsidRPr="009B1C5F" w14:paraId="7FA7C7A5" w14:textId="77777777" w:rsidTr="006774A7">
        <w:tc>
          <w:tcPr>
            <w:tcW w:w="1236" w:type="dxa"/>
          </w:tcPr>
          <w:p w14:paraId="369B9590" w14:textId="77777777" w:rsidR="002D158E" w:rsidRPr="002C70E6" w:rsidRDefault="002D158E" w:rsidP="00E70CD2">
            <w:pPr>
              <w:ind w:firstLine="0"/>
              <w:jc w:val="left"/>
              <w:rPr>
                <w:szCs w:val="24"/>
              </w:rPr>
            </w:pPr>
            <w:r>
              <w:rPr>
                <w:szCs w:val="24"/>
              </w:rPr>
              <w:t>3.3.2</w:t>
            </w:r>
            <w:r w:rsidRPr="002C70E6">
              <w:rPr>
                <w:szCs w:val="24"/>
              </w:rPr>
              <w:t>.3.</w:t>
            </w:r>
            <w:r>
              <w:rPr>
                <w:szCs w:val="24"/>
              </w:rPr>
              <w:t>2</w:t>
            </w:r>
            <w:r w:rsidRPr="002C70E6">
              <w:rPr>
                <w:szCs w:val="24"/>
              </w:rPr>
              <w:t>.</w:t>
            </w:r>
          </w:p>
        </w:tc>
        <w:tc>
          <w:tcPr>
            <w:tcW w:w="4259" w:type="dxa"/>
          </w:tcPr>
          <w:p w14:paraId="09C59945" w14:textId="77777777" w:rsidR="002D158E" w:rsidRPr="002C70E6" w:rsidRDefault="002D158E" w:rsidP="00E70CD2">
            <w:pPr>
              <w:ind w:firstLine="0"/>
              <w:jc w:val="left"/>
              <w:rPr>
                <w:szCs w:val="24"/>
              </w:rPr>
            </w:pPr>
            <w:r>
              <w:rPr>
                <w:szCs w:val="24"/>
              </w:rPr>
              <w:t>Remontuoti apšvietimo tinklus</w:t>
            </w:r>
            <w:r w:rsidRPr="002C70E6">
              <w:rPr>
                <w:szCs w:val="24"/>
              </w:rPr>
              <w:t xml:space="preserve"> Liepų g. Nr. RT7006, </w:t>
            </w:r>
            <w:proofErr w:type="spellStart"/>
            <w:r w:rsidRPr="002C70E6">
              <w:rPr>
                <w:szCs w:val="24"/>
              </w:rPr>
              <w:t>Medingėnų</w:t>
            </w:r>
            <w:proofErr w:type="spellEnd"/>
            <w:r w:rsidRPr="002C70E6">
              <w:rPr>
                <w:szCs w:val="24"/>
              </w:rPr>
              <w:t xml:space="preserve"> kaime</w:t>
            </w:r>
          </w:p>
        </w:tc>
        <w:tc>
          <w:tcPr>
            <w:tcW w:w="1559" w:type="dxa"/>
          </w:tcPr>
          <w:p w14:paraId="7C95AB61" w14:textId="77777777" w:rsidR="002D158E" w:rsidRPr="002C70E6" w:rsidRDefault="002D158E" w:rsidP="00E70CD2">
            <w:pPr>
              <w:ind w:firstLine="0"/>
              <w:jc w:val="left"/>
              <w:rPr>
                <w:szCs w:val="24"/>
              </w:rPr>
            </w:pPr>
            <w:r>
              <w:rPr>
                <w:szCs w:val="24"/>
              </w:rPr>
              <w:t xml:space="preserve">Apšviesto </w:t>
            </w:r>
            <w:r w:rsidRPr="002C70E6">
              <w:rPr>
                <w:szCs w:val="24"/>
              </w:rPr>
              <w:t xml:space="preserve"> kelio ilgis (km)</w:t>
            </w:r>
          </w:p>
        </w:tc>
        <w:tc>
          <w:tcPr>
            <w:tcW w:w="1276" w:type="dxa"/>
          </w:tcPr>
          <w:p w14:paraId="6D42CABC" w14:textId="77777777" w:rsidR="002D158E" w:rsidRPr="002C70E6" w:rsidRDefault="002D158E" w:rsidP="00E70CD2">
            <w:pPr>
              <w:ind w:firstLine="0"/>
              <w:jc w:val="left"/>
              <w:rPr>
                <w:szCs w:val="24"/>
              </w:rPr>
            </w:pPr>
            <w:r w:rsidRPr="002C70E6">
              <w:rPr>
                <w:szCs w:val="24"/>
              </w:rPr>
              <w:t>2022</w:t>
            </w:r>
            <w:r>
              <w:rPr>
                <w:szCs w:val="24"/>
              </w:rPr>
              <w:t>–</w:t>
            </w:r>
            <w:r w:rsidRPr="002C70E6">
              <w:rPr>
                <w:szCs w:val="24"/>
              </w:rPr>
              <w:t>2027</w:t>
            </w:r>
          </w:p>
        </w:tc>
        <w:tc>
          <w:tcPr>
            <w:tcW w:w="1384" w:type="dxa"/>
          </w:tcPr>
          <w:p w14:paraId="3668715A" w14:textId="77777777" w:rsidR="002D158E" w:rsidRDefault="002D158E" w:rsidP="00E70CD2">
            <w:pPr>
              <w:ind w:firstLine="0"/>
              <w:jc w:val="left"/>
              <w:rPr>
                <w:szCs w:val="24"/>
              </w:rPr>
            </w:pPr>
            <w:r w:rsidRPr="00522641">
              <w:rPr>
                <w:szCs w:val="24"/>
              </w:rPr>
              <w:t xml:space="preserve">RSA, </w:t>
            </w:r>
            <w:r>
              <w:rPr>
                <w:szCs w:val="24"/>
              </w:rPr>
              <w:t xml:space="preserve">RSA </w:t>
            </w:r>
            <w:proofErr w:type="spellStart"/>
            <w:r>
              <w:rPr>
                <w:szCs w:val="24"/>
              </w:rPr>
              <w:t>Medingėnų</w:t>
            </w:r>
            <w:proofErr w:type="spellEnd"/>
            <w:r w:rsidRPr="00522641">
              <w:rPr>
                <w:szCs w:val="24"/>
              </w:rPr>
              <w:t xml:space="preserve"> seniūnija</w:t>
            </w:r>
          </w:p>
          <w:p w14:paraId="5FD168A1" w14:textId="77777777" w:rsidR="002D158E" w:rsidRPr="004F3363" w:rsidRDefault="002D158E" w:rsidP="00E70CD2">
            <w:pPr>
              <w:jc w:val="left"/>
              <w:rPr>
                <w:szCs w:val="24"/>
              </w:rPr>
            </w:pPr>
          </w:p>
        </w:tc>
      </w:tr>
      <w:tr w:rsidR="002D158E" w:rsidRPr="009B1C5F" w14:paraId="171C2AD7" w14:textId="77777777" w:rsidTr="006774A7">
        <w:tc>
          <w:tcPr>
            <w:tcW w:w="1236" w:type="dxa"/>
          </w:tcPr>
          <w:p w14:paraId="62A2F901" w14:textId="77777777" w:rsidR="002D158E" w:rsidRPr="008D123C" w:rsidRDefault="002D158E" w:rsidP="00E70CD2">
            <w:pPr>
              <w:ind w:firstLine="0"/>
              <w:jc w:val="left"/>
              <w:rPr>
                <w:szCs w:val="24"/>
              </w:rPr>
            </w:pPr>
            <w:r>
              <w:rPr>
                <w:szCs w:val="24"/>
              </w:rPr>
              <w:t>3.3.2</w:t>
            </w:r>
            <w:r w:rsidRPr="002C70E6">
              <w:rPr>
                <w:szCs w:val="24"/>
              </w:rPr>
              <w:t>.3.</w:t>
            </w:r>
            <w:r>
              <w:rPr>
                <w:szCs w:val="24"/>
              </w:rPr>
              <w:t>3</w:t>
            </w:r>
            <w:r w:rsidRPr="002C70E6">
              <w:rPr>
                <w:szCs w:val="24"/>
              </w:rPr>
              <w:t>.</w:t>
            </w:r>
          </w:p>
        </w:tc>
        <w:tc>
          <w:tcPr>
            <w:tcW w:w="4259" w:type="dxa"/>
          </w:tcPr>
          <w:p w14:paraId="21378324" w14:textId="77777777" w:rsidR="002D158E" w:rsidRPr="000727AB" w:rsidRDefault="002D158E" w:rsidP="00E70CD2">
            <w:pPr>
              <w:ind w:firstLine="0"/>
              <w:jc w:val="left"/>
              <w:rPr>
                <w:color w:val="FF0000"/>
                <w:szCs w:val="24"/>
              </w:rPr>
            </w:pPr>
            <w:r>
              <w:rPr>
                <w:szCs w:val="24"/>
              </w:rPr>
              <w:t xml:space="preserve">Remontuoti apšvietimo tinklus </w:t>
            </w:r>
            <w:r w:rsidRPr="002C70E6">
              <w:rPr>
                <w:szCs w:val="24"/>
              </w:rPr>
              <w:t xml:space="preserve"> </w:t>
            </w:r>
            <w:r>
              <w:rPr>
                <w:szCs w:val="24"/>
              </w:rPr>
              <w:t>Žalioji</w:t>
            </w:r>
            <w:r w:rsidRPr="002C70E6">
              <w:rPr>
                <w:szCs w:val="24"/>
              </w:rPr>
              <w:t xml:space="preserve"> g.</w:t>
            </w:r>
            <w:r>
              <w:rPr>
                <w:szCs w:val="24"/>
              </w:rPr>
              <w:t xml:space="preserve"> Nr. RT7005</w:t>
            </w:r>
            <w:r w:rsidRPr="002C70E6">
              <w:rPr>
                <w:szCs w:val="24"/>
              </w:rPr>
              <w:t xml:space="preserve">, </w:t>
            </w:r>
            <w:proofErr w:type="spellStart"/>
            <w:r w:rsidRPr="002C70E6">
              <w:rPr>
                <w:szCs w:val="24"/>
              </w:rPr>
              <w:t>Medingėnų</w:t>
            </w:r>
            <w:proofErr w:type="spellEnd"/>
            <w:r w:rsidRPr="002C70E6">
              <w:rPr>
                <w:szCs w:val="24"/>
              </w:rPr>
              <w:t xml:space="preserve"> kaime</w:t>
            </w:r>
          </w:p>
        </w:tc>
        <w:tc>
          <w:tcPr>
            <w:tcW w:w="1559" w:type="dxa"/>
          </w:tcPr>
          <w:p w14:paraId="69AEC581" w14:textId="77777777" w:rsidR="002D158E" w:rsidRPr="008D123C" w:rsidRDefault="002D158E" w:rsidP="00E70CD2">
            <w:pPr>
              <w:ind w:firstLine="0"/>
              <w:jc w:val="left"/>
              <w:rPr>
                <w:szCs w:val="24"/>
              </w:rPr>
            </w:pPr>
            <w:r>
              <w:rPr>
                <w:szCs w:val="24"/>
              </w:rPr>
              <w:t>Apšviesto</w:t>
            </w:r>
            <w:r w:rsidRPr="008D123C">
              <w:rPr>
                <w:szCs w:val="24"/>
              </w:rPr>
              <w:t xml:space="preserve"> kelio ilgis (km)</w:t>
            </w:r>
          </w:p>
        </w:tc>
        <w:tc>
          <w:tcPr>
            <w:tcW w:w="1276" w:type="dxa"/>
          </w:tcPr>
          <w:p w14:paraId="3F216B55" w14:textId="77777777" w:rsidR="002D158E" w:rsidRPr="002C70E6" w:rsidRDefault="002D158E" w:rsidP="00E70CD2">
            <w:pPr>
              <w:ind w:firstLine="0"/>
              <w:jc w:val="left"/>
              <w:rPr>
                <w:szCs w:val="24"/>
              </w:rPr>
            </w:pPr>
            <w:r w:rsidRPr="002C70E6">
              <w:rPr>
                <w:szCs w:val="24"/>
              </w:rPr>
              <w:t>2022</w:t>
            </w:r>
            <w:r>
              <w:rPr>
                <w:szCs w:val="24"/>
              </w:rPr>
              <w:t>–</w:t>
            </w:r>
            <w:r w:rsidRPr="002C70E6">
              <w:rPr>
                <w:szCs w:val="24"/>
              </w:rPr>
              <w:t>2027</w:t>
            </w:r>
          </w:p>
        </w:tc>
        <w:tc>
          <w:tcPr>
            <w:tcW w:w="1384" w:type="dxa"/>
          </w:tcPr>
          <w:p w14:paraId="001F64F0" w14:textId="77777777" w:rsidR="002D158E" w:rsidRDefault="002D158E" w:rsidP="00E70CD2">
            <w:pPr>
              <w:ind w:firstLine="0"/>
              <w:jc w:val="left"/>
              <w:rPr>
                <w:szCs w:val="24"/>
              </w:rPr>
            </w:pPr>
            <w:r w:rsidRPr="00522641">
              <w:rPr>
                <w:szCs w:val="24"/>
              </w:rPr>
              <w:t xml:space="preserve">RSA, </w:t>
            </w:r>
            <w:r>
              <w:rPr>
                <w:szCs w:val="24"/>
              </w:rPr>
              <w:t xml:space="preserve">RSA </w:t>
            </w:r>
            <w:proofErr w:type="spellStart"/>
            <w:r>
              <w:rPr>
                <w:szCs w:val="24"/>
              </w:rPr>
              <w:t>Medingėnų</w:t>
            </w:r>
            <w:proofErr w:type="spellEnd"/>
            <w:r w:rsidRPr="00522641">
              <w:rPr>
                <w:szCs w:val="24"/>
              </w:rPr>
              <w:t xml:space="preserve"> seniūnija</w:t>
            </w:r>
          </w:p>
          <w:p w14:paraId="4F70027C" w14:textId="77777777" w:rsidR="002D158E" w:rsidRPr="009B1C5F" w:rsidRDefault="002D158E" w:rsidP="00E70CD2">
            <w:pPr>
              <w:jc w:val="left"/>
              <w:rPr>
                <w:szCs w:val="24"/>
              </w:rPr>
            </w:pPr>
          </w:p>
        </w:tc>
      </w:tr>
      <w:tr w:rsidR="002D158E" w:rsidRPr="009B1C5F" w14:paraId="3F9DB9E7" w14:textId="77777777" w:rsidTr="006774A7">
        <w:tc>
          <w:tcPr>
            <w:tcW w:w="1236" w:type="dxa"/>
          </w:tcPr>
          <w:p w14:paraId="2EA42929" w14:textId="77777777" w:rsidR="002D158E" w:rsidRPr="00B82F3E" w:rsidRDefault="002D158E" w:rsidP="00E70CD2">
            <w:pPr>
              <w:ind w:firstLine="0"/>
              <w:jc w:val="left"/>
              <w:rPr>
                <w:szCs w:val="24"/>
              </w:rPr>
            </w:pPr>
            <w:r>
              <w:rPr>
                <w:szCs w:val="24"/>
              </w:rPr>
              <w:t>3.3.2</w:t>
            </w:r>
            <w:r w:rsidRPr="002C70E6">
              <w:rPr>
                <w:szCs w:val="24"/>
              </w:rPr>
              <w:t>.3.</w:t>
            </w:r>
            <w:r>
              <w:rPr>
                <w:szCs w:val="24"/>
              </w:rPr>
              <w:t>4</w:t>
            </w:r>
            <w:r w:rsidRPr="002C70E6">
              <w:rPr>
                <w:szCs w:val="24"/>
              </w:rPr>
              <w:t>.</w:t>
            </w:r>
          </w:p>
        </w:tc>
        <w:tc>
          <w:tcPr>
            <w:tcW w:w="4259" w:type="dxa"/>
          </w:tcPr>
          <w:p w14:paraId="6ACBE66E" w14:textId="77777777" w:rsidR="002D158E" w:rsidRPr="00B82F3E" w:rsidRDefault="002D158E" w:rsidP="00E70CD2">
            <w:pPr>
              <w:ind w:firstLine="0"/>
              <w:jc w:val="left"/>
              <w:rPr>
                <w:szCs w:val="24"/>
              </w:rPr>
            </w:pPr>
            <w:r>
              <w:rPr>
                <w:szCs w:val="24"/>
              </w:rPr>
              <w:t>Remontuoti apšvietimo tinklus keliui</w:t>
            </w:r>
            <w:r w:rsidRPr="00B82F3E">
              <w:rPr>
                <w:szCs w:val="24"/>
              </w:rPr>
              <w:t xml:space="preserve"> Tverai</w:t>
            </w:r>
            <w:r>
              <w:rPr>
                <w:szCs w:val="24"/>
              </w:rPr>
              <w:t>–</w:t>
            </w:r>
            <w:proofErr w:type="spellStart"/>
            <w:r w:rsidRPr="00B82F3E">
              <w:rPr>
                <w:szCs w:val="24"/>
              </w:rPr>
              <w:t>Vincentavas</w:t>
            </w:r>
            <w:proofErr w:type="spellEnd"/>
            <w:r w:rsidRPr="00B82F3E">
              <w:rPr>
                <w:szCs w:val="24"/>
              </w:rPr>
              <w:t xml:space="preserve"> Nr. RT0066</w:t>
            </w:r>
            <w:r>
              <w:rPr>
                <w:szCs w:val="24"/>
              </w:rPr>
              <w:t xml:space="preserve"> (Tverų mstl. Kunigaikščio Vykinto, Miško g.)</w:t>
            </w:r>
          </w:p>
        </w:tc>
        <w:tc>
          <w:tcPr>
            <w:tcW w:w="1559" w:type="dxa"/>
          </w:tcPr>
          <w:p w14:paraId="2B53F051" w14:textId="77777777" w:rsidR="002D158E" w:rsidRPr="00B82F3E" w:rsidRDefault="002D158E" w:rsidP="00E70CD2">
            <w:pPr>
              <w:ind w:firstLine="0"/>
              <w:jc w:val="left"/>
              <w:rPr>
                <w:szCs w:val="24"/>
              </w:rPr>
            </w:pPr>
            <w:r>
              <w:rPr>
                <w:szCs w:val="24"/>
              </w:rPr>
              <w:t>Apšviesto</w:t>
            </w:r>
            <w:r w:rsidRPr="00B82F3E">
              <w:rPr>
                <w:szCs w:val="24"/>
              </w:rPr>
              <w:t xml:space="preserve"> kelio ilgis (km)</w:t>
            </w:r>
          </w:p>
        </w:tc>
        <w:tc>
          <w:tcPr>
            <w:tcW w:w="1276" w:type="dxa"/>
          </w:tcPr>
          <w:p w14:paraId="30C89550" w14:textId="77777777" w:rsidR="002D158E" w:rsidRPr="00B82F3E" w:rsidRDefault="002D158E" w:rsidP="00E70CD2">
            <w:pPr>
              <w:ind w:firstLine="0"/>
              <w:jc w:val="left"/>
              <w:rPr>
                <w:szCs w:val="24"/>
              </w:rPr>
            </w:pPr>
            <w:r w:rsidRPr="00B82F3E">
              <w:rPr>
                <w:szCs w:val="24"/>
              </w:rPr>
              <w:t>2022</w:t>
            </w:r>
            <w:r>
              <w:rPr>
                <w:szCs w:val="24"/>
              </w:rPr>
              <w:t>–</w:t>
            </w:r>
            <w:r w:rsidRPr="00B82F3E">
              <w:rPr>
                <w:szCs w:val="24"/>
              </w:rPr>
              <w:t>2027</w:t>
            </w:r>
          </w:p>
        </w:tc>
        <w:tc>
          <w:tcPr>
            <w:tcW w:w="1384" w:type="dxa"/>
          </w:tcPr>
          <w:p w14:paraId="1A14FC40" w14:textId="77777777" w:rsidR="002D158E" w:rsidRPr="00B82F3E" w:rsidRDefault="002D158E" w:rsidP="00E70CD2">
            <w:pPr>
              <w:ind w:firstLine="0"/>
              <w:jc w:val="left"/>
              <w:rPr>
                <w:szCs w:val="24"/>
              </w:rPr>
            </w:pPr>
            <w:r w:rsidRPr="00B82F3E">
              <w:rPr>
                <w:szCs w:val="24"/>
              </w:rPr>
              <w:t>RSA, RSA Tverų seniūnija</w:t>
            </w:r>
          </w:p>
          <w:p w14:paraId="321DE317" w14:textId="77777777" w:rsidR="002D158E" w:rsidRPr="00B82F3E" w:rsidRDefault="002D158E" w:rsidP="00E70CD2">
            <w:pPr>
              <w:jc w:val="left"/>
              <w:rPr>
                <w:szCs w:val="24"/>
              </w:rPr>
            </w:pPr>
          </w:p>
        </w:tc>
      </w:tr>
    </w:tbl>
    <w:p w14:paraId="20F1B6E0" w14:textId="43C73954" w:rsidR="002D158E" w:rsidRDefault="002D158E" w:rsidP="002D158E"/>
    <w:p w14:paraId="4CEF29A0" w14:textId="3BD178BE" w:rsidR="00BC1FDB" w:rsidRDefault="00BC1FDB" w:rsidP="002D158E">
      <w:pPr>
        <w:rPr>
          <w:iCs/>
        </w:rPr>
      </w:pPr>
      <w:r>
        <w:t xml:space="preserve">       </w:t>
      </w:r>
      <w:bookmarkStart w:id="23" w:name="_Hlk97661702"/>
      <w:r w:rsidR="00274F10">
        <w:t>Ūkio plėtros ir investicijų skyriaus vedėjas Juozas Al</w:t>
      </w:r>
      <w:r w:rsidR="0049446D">
        <w:t xml:space="preserve">bauskas: </w:t>
      </w:r>
      <w:bookmarkEnd w:id="23"/>
      <w:r w:rsidR="0049446D">
        <w:t xml:space="preserve">keitėsi kelių priežiūros </w:t>
      </w:r>
      <w:r w:rsidR="00507D4F">
        <w:t xml:space="preserve">finansavimo įstatymas, todėl </w:t>
      </w:r>
      <w:r w:rsidR="006A2654">
        <w:t xml:space="preserve">savivaldybės turi pasitvirtinti trijų metų </w:t>
      </w:r>
      <w:r w:rsidR="00205543">
        <w:rPr>
          <w:iCs/>
        </w:rPr>
        <w:t>prioritetin</w:t>
      </w:r>
      <w:r w:rsidR="00CB3E52">
        <w:rPr>
          <w:iCs/>
        </w:rPr>
        <w:t>ius</w:t>
      </w:r>
      <w:r w:rsidR="00205543">
        <w:rPr>
          <w:iCs/>
        </w:rPr>
        <w:t xml:space="preserve"> vietinės reikšmės kelių vystymo (tvarkymo) objektų sąraš</w:t>
      </w:r>
      <w:r w:rsidR="00CB3E52">
        <w:rPr>
          <w:iCs/>
        </w:rPr>
        <w:t xml:space="preserve">us. </w:t>
      </w:r>
      <w:r w:rsidR="00E4213A">
        <w:rPr>
          <w:iCs/>
        </w:rPr>
        <w:t xml:space="preserve">Kadangi dalį projektų jau esame pradėję vykdyti, reikia užtikrinti jų tęstinumą. </w:t>
      </w:r>
      <w:r w:rsidR="00284231">
        <w:rPr>
          <w:iCs/>
        </w:rPr>
        <w:t>Peržiūrėjome savivaldybių, kurios tokius tvarkos aprašus ir objektų sąrašus yra jau patvirtinusios</w:t>
      </w:r>
      <w:r w:rsidR="00373C9D">
        <w:rPr>
          <w:iCs/>
        </w:rPr>
        <w:t>,</w:t>
      </w:r>
      <w:r w:rsidR="00284231">
        <w:rPr>
          <w:iCs/>
        </w:rPr>
        <w:t xml:space="preserve"> pavyzdžius, atsižvelgėme į STT pastabas</w:t>
      </w:r>
      <w:r w:rsidR="00373C9D">
        <w:rPr>
          <w:iCs/>
        </w:rPr>
        <w:t xml:space="preserve">, pamatėme, kad svarbiausias dalykas – tokie keliai turi būti įtraukti į Savivaldybės strateginį planą. </w:t>
      </w:r>
    </w:p>
    <w:p w14:paraId="6E11DF19" w14:textId="5D313FAA" w:rsidR="006C0F83" w:rsidRDefault="006C0F83" w:rsidP="002D158E">
      <w:pPr>
        <w:rPr>
          <w:iCs/>
        </w:rPr>
      </w:pPr>
      <w:r>
        <w:rPr>
          <w:iCs/>
        </w:rPr>
        <w:t xml:space="preserve">       Savivaldybės meras Antanas Černeckis: </w:t>
      </w:r>
      <w:r w:rsidR="00BE36D4">
        <w:rPr>
          <w:iCs/>
        </w:rPr>
        <w:t>tie keliai nebuvo įtraukti į prioritetinių kelių sąrašą</w:t>
      </w:r>
      <w:r w:rsidR="0018156A">
        <w:rPr>
          <w:iCs/>
        </w:rPr>
        <w:t>?</w:t>
      </w:r>
    </w:p>
    <w:p w14:paraId="4564437C" w14:textId="66391EBA" w:rsidR="0018156A" w:rsidRDefault="0018156A" w:rsidP="002D158E">
      <w:r>
        <w:rPr>
          <w:iCs/>
        </w:rPr>
        <w:t xml:space="preserve">       </w:t>
      </w:r>
      <w:bookmarkStart w:id="24" w:name="_Hlk97661974"/>
      <w:r>
        <w:t xml:space="preserve">Ūkio plėtros ir investicijų skyriaus vedėjas Juozas Albauskas: </w:t>
      </w:r>
      <w:bookmarkEnd w:id="24"/>
      <w:r>
        <w:t>taip.</w:t>
      </w:r>
    </w:p>
    <w:p w14:paraId="385CBA76" w14:textId="17492D80" w:rsidR="00CA5C58" w:rsidRDefault="00CA5C58" w:rsidP="002D158E">
      <w:r>
        <w:t xml:space="preserve">       Tarybos narys Albinas </w:t>
      </w:r>
      <w:r w:rsidR="009574AB">
        <w:t>Maslauskas</w:t>
      </w:r>
      <w:r w:rsidR="000C6B57">
        <w:t xml:space="preserve"> patikslino, kad</w:t>
      </w:r>
      <w:r w:rsidR="009574AB">
        <w:t xml:space="preserve"> ne į prioritetinių kelių sąrašą, o strateginį planą.</w:t>
      </w:r>
    </w:p>
    <w:p w14:paraId="6D6344DD" w14:textId="2BF733AF" w:rsidR="00656FED" w:rsidRDefault="00656FED" w:rsidP="002D158E">
      <w:r>
        <w:t xml:space="preserve">        Tarybos narys Alfredas Mockus: kaip ir sakiau posėdžio pradžioje, pirmiausiai turi </w:t>
      </w:r>
      <w:r w:rsidR="000A7A91">
        <w:t xml:space="preserve">nusistatyti prioritetus. </w:t>
      </w:r>
    </w:p>
    <w:p w14:paraId="76C68B15" w14:textId="4052B92E" w:rsidR="00DA319F" w:rsidRDefault="00DA319F" w:rsidP="002D158E">
      <w:r>
        <w:t xml:space="preserve">        </w:t>
      </w:r>
      <w:bookmarkStart w:id="25" w:name="_Hlk97662197"/>
      <w:r>
        <w:t xml:space="preserve">Ūkio plėtros ir investicijų skyriaus vedėjas Juozas Albauskas: </w:t>
      </w:r>
      <w:bookmarkEnd w:id="25"/>
      <w:r>
        <w:t>jeigu jis nebus st</w:t>
      </w:r>
      <w:r w:rsidR="0065204F">
        <w:t>r</w:t>
      </w:r>
      <w:r>
        <w:t>ateginiame plane, jis niekada nebus prioritetinis.</w:t>
      </w:r>
    </w:p>
    <w:p w14:paraId="4096E1B8" w14:textId="782B33E7" w:rsidR="001F4600" w:rsidRDefault="001F4600" w:rsidP="002D158E">
      <w:r>
        <w:t xml:space="preserve">        Tarybos narys Viktoras </w:t>
      </w:r>
      <w:proofErr w:type="spellStart"/>
      <w:r>
        <w:t>Krajinas</w:t>
      </w:r>
      <w:proofErr w:type="spellEnd"/>
      <w:r>
        <w:t xml:space="preserve">: </w:t>
      </w:r>
      <w:r w:rsidR="00C4176D">
        <w:t>minėjau Ūkio plėtros ir ekologijos komiteto posėdyje ir dabar pasikarto</w:t>
      </w:r>
      <w:r w:rsidR="00E33D46">
        <w:t>s</w:t>
      </w:r>
      <w:r w:rsidR="00C4176D">
        <w:t>iu, kad į sąrašą siūlau įtra</w:t>
      </w:r>
      <w:r w:rsidR="00E33D46">
        <w:t>ukti Daržų gatvės akligatvį</w:t>
      </w:r>
      <w:r w:rsidR="001E0863">
        <w:t>, nes kitu atveju negausime finansavimo</w:t>
      </w:r>
      <w:r w:rsidR="008501C0">
        <w:t>.</w:t>
      </w:r>
    </w:p>
    <w:p w14:paraId="56AAD242" w14:textId="3B0286DE" w:rsidR="00323DAF" w:rsidRDefault="008501C0" w:rsidP="002D158E">
      <w:r>
        <w:lastRenderedPageBreak/>
        <w:t xml:space="preserve">       Ūkio plėtros ir investicijų skyriaus vedėjas Juozas Albauskas: </w:t>
      </w:r>
      <w:r w:rsidR="008A49F9">
        <w:t>patvirtin</w:t>
      </w:r>
      <w:r w:rsidR="00EE5377">
        <w:t>t</w:t>
      </w:r>
      <w:r w:rsidR="008A49F9">
        <w:t xml:space="preserve">ame sąraše yra tik pagrindinė Daržų gatvė, o visi jos atsišakojimai turi savo inventorinius numerius. </w:t>
      </w:r>
    </w:p>
    <w:p w14:paraId="6988ED7B" w14:textId="46500D3C" w:rsidR="00323DAF" w:rsidRDefault="00323DAF" w:rsidP="002D158E">
      <w:r>
        <w:t xml:space="preserve">       Tarybos narys Viktoras </w:t>
      </w:r>
      <w:proofErr w:type="spellStart"/>
      <w:r>
        <w:t>Krajinas</w:t>
      </w:r>
      <w:proofErr w:type="spellEnd"/>
      <w:r>
        <w:t>: kas trukdo įtraukti?</w:t>
      </w:r>
    </w:p>
    <w:p w14:paraId="02FC302C" w14:textId="08188F71" w:rsidR="00723537" w:rsidRDefault="00323DAF" w:rsidP="002D158E">
      <w:r>
        <w:t xml:space="preserve">       Ūkio plėtros ir investicijų skyriaus vedėjas Juozas Albauskas: į strateginį planą galime įtraukti</w:t>
      </w:r>
      <w:r w:rsidR="007E0AB5">
        <w:t xml:space="preserve">, tik reikia nustatyti, kad tai yra strategiškai svarbus objektas. </w:t>
      </w:r>
    </w:p>
    <w:p w14:paraId="1B22F5F3" w14:textId="081CD59C" w:rsidR="00E90B5C" w:rsidRDefault="00723537" w:rsidP="002D158E">
      <w:r>
        <w:t xml:space="preserve">       </w:t>
      </w:r>
      <w:r w:rsidR="00E03306">
        <w:t xml:space="preserve">Tarybos narys Albinas Maslauskas atkreipė dėmesį, kad </w:t>
      </w:r>
      <w:r w:rsidR="00CB3659">
        <w:t>seniūnijos turėtų turėti savo prioritetų sąrašus. Jie gali būti sudaromi ir 10 metų laikotarpiui. Gatvių atšak</w:t>
      </w:r>
      <w:r w:rsidR="000A6D66">
        <w:t xml:space="preserve">ų netraukti į prioritetus bent jau kol kas. </w:t>
      </w:r>
    </w:p>
    <w:p w14:paraId="25DEC3C0" w14:textId="3F63E62C" w:rsidR="000F3900" w:rsidRDefault="00E90B5C" w:rsidP="002D158E">
      <w:r>
        <w:t xml:space="preserve">    </w:t>
      </w:r>
      <w:r w:rsidR="003E0E8B">
        <w:t xml:space="preserve"> </w:t>
      </w:r>
      <w:r>
        <w:t xml:space="preserve">   Savivaldybės meras Antanas Černeckis: metams keliams tvarkyti turėsime iki 300,0 tūkst. Eur, tai įsivaizduokime, kiek kelių galime įtraukti? </w:t>
      </w:r>
      <w:r w:rsidR="00EB3DEC">
        <w:t>Į sąrašą įtraukiame tuos kelius, kurie yra prie svarbių objektų</w:t>
      </w:r>
      <w:r w:rsidR="004E2264">
        <w:t xml:space="preserve">. </w:t>
      </w:r>
    </w:p>
    <w:p w14:paraId="2C73286B" w14:textId="541B8902" w:rsidR="008501C0" w:rsidRDefault="000F3900" w:rsidP="002D158E">
      <w:r>
        <w:t xml:space="preserve">   </w:t>
      </w:r>
      <w:r w:rsidR="003E0E8B">
        <w:t xml:space="preserve"> </w:t>
      </w:r>
      <w:r>
        <w:t xml:space="preserve">    Tarybos narys Juozas </w:t>
      </w:r>
      <w:proofErr w:type="spellStart"/>
      <w:r>
        <w:t>Barsteiga</w:t>
      </w:r>
      <w:proofErr w:type="spellEnd"/>
      <w:r w:rsidR="00E97FED">
        <w:t xml:space="preserve"> pasiūlė tvi</w:t>
      </w:r>
      <w:r w:rsidR="003E0E8B">
        <w:t>r</w:t>
      </w:r>
      <w:r w:rsidR="00E97FED">
        <w:t>tinti spendimo projektą tokį, koks siūlomas</w:t>
      </w:r>
      <w:r w:rsidR="003E0E8B">
        <w:t>, o ateityje sąrašą peržiūrėti ir papildyti.</w:t>
      </w:r>
    </w:p>
    <w:p w14:paraId="78E5BDA4" w14:textId="3FADB07B" w:rsidR="003E0E8B" w:rsidRDefault="003E0E8B" w:rsidP="002D158E">
      <w:r>
        <w:t xml:space="preserve">        Tarybos narys Alfredas Mockus: </w:t>
      </w:r>
      <w:r w:rsidR="00371C50">
        <w:t>pritariu Albino Maslausko minčiai</w:t>
      </w:r>
      <w:r w:rsidR="00310D89">
        <w:t xml:space="preserve">, kad reikia turėti gatvių sąrašą, sudarytą pagal prioritetus, </w:t>
      </w:r>
      <w:r w:rsidR="009F3CAC">
        <w:t>n</w:t>
      </w:r>
      <w:r w:rsidR="00310D89">
        <w:t>es kaip kitaip mes gatves tvarkysime</w:t>
      </w:r>
      <w:r w:rsidR="009F3CAC">
        <w:t>? Pagal norus ar pagal prioritetus?</w:t>
      </w:r>
    </w:p>
    <w:p w14:paraId="055822A6" w14:textId="6CC16523" w:rsidR="009F3CAC" w:rsidRDefault="009F3CAC" w:rsidP="002D158E">
      <w:r>
        <w:t xml:space="preserve">        Savivaldybės meras Antanas Černeckis atkreipė dėmesį, kad kasmet skiriasi ir centrinės valdžios nustatomi prio</w:t>
      </w:r>
      <w:r w:rsidR="00334FFE">
        <w:t>ritetai ir atspėti, kokia bus perspektyva, neįmanoma.</w:t>
      </w:r>
    </w:p>
    <w:p w14:paraId="4A6A333F" w14:textId="4E24E2EB" w:rsidR="00E70CD2" w:rsidRPr="0048099C" w:rsidRDefault="00E70CD2" w:rsidP="00E70CD2">
      <w:pPr>
        <w:shd w:val="solid" w:color="FFFFFF" w:fill="FFFFFF"/>
        <w:tabs>
          <w:tab w:val="left" w:pos="0"/>
        </w:tabs>
        <w:ind w:firstLine="0"/>
        <w:rPr>
          <w:szCs w:val="24"/>
        </w:rPr>
      </w:pPr>
      <w:r>
        <w:t xml:space="preserve">                  </w:t>
      </w:r>
      <w:r w:rsidR="00656FED">
        <w:t xml:space="preserve"> </w:t>
      </w:r>
      <w:r>
        <w:t xml:space="preserve"> </w:t>
      </w:r>
      <w:bookmarkStart w:id="26" w:name="_Hlk96421996"/>
      <w:r w:rsidRPr="0048099C">
        <w:rPr>
          <w:szCs w:val="24"/>
        </w:rPr>
        <w:t>Balsuota už pateiktą sprendimo projektą – 1</w:t>
      </w:r>
      <w:r w:rsidR="00CA0B89">
        <w:rPr>
          <w:szCs w:val="24"/>
        </w:rPr>
        <w:t>4</w:t>
      </w:r>
      <w:r w:rsidRPr="0048099C">
        <w:rPr>
          <w:szCs w:val="24"/>
        </w:rPr>
        <w:t xml:space="preserve"> už</w:t>
      </w:r>
      <w:r w:rsidR="00FF20DF">
        <w:rPr>
          <w:szCs w:val="24"/>
        </w:rPr>
        <w:t>, 2 susilaikė</w:t>
      </w:r>
      <w:r w:rsidRPr="0048099C">
        <w:rPr>
          <w:szCs w:val="24"/>
        </w:rPr>
        <w:t>.</w:t>
      </w:r>
    </w:p>
    <w:p w14:paraId="673CC4D6" w14:textId="1041C9FD"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56FED">
        <w:t xml:space="preserve"> </w:t>
      </w:r>
      <w:r>
        <w:t xml:space="preserve"> </w:t>
      </w:r>
      <w:r w:rsidRPr="00F005D4">
        <w:t>NUSPRĘSTA. Priimti sprendimą (pridedama).</w:t>
      </w:r>
    </w:p>
    <w:bookmarkEnd w:id="26"/>
    <w:p w14:paraId="74016EB0" w14:textId="2158347D" w:rsidR="002D158E" w:rsidRDefault="002D158E" w:rsidP="002D158E"/>
    <w:p w14:paraId="233AE853" w14:textId="7CE519A4" w:rsidR="00321E00" w:rsidRPr="00E70CD2" w:rsidRDefault="00E70CD2" w:rsidP="00B40B9D">
      <w:pPr>
        <w:pStyle w:val="Sraopastraipa"/>
        <w:numPr>
          <w:ilvl w:val="0"/>
          <w:numId w:val="6"/>
        </w:numPr>
        <w:tabs>
          <w:tab w:val="left" w:pos="1276"/>
        </w:tabs>
        <w:ind w:left="0" w:firstLine="1134"/>
        <w:contextualSpacing/>
      </w:pPr>
      <w:r>
        <w:t xml:space="preserve"> SVARSTYTA. </w:t>
      </w:r>
      <w:r w:rsidRPr="00B45380">
        <w:rPr>
          <w:iCs/>
        </w:rPr>
        <w:t>Rietavo savivaldybės kelių priežiūros ir plėtros programos finansavimo lėšų paskirstymo ir naudojimo tvarkos patvirtinim</w:t>
      </w:r>
      <w:r>
        <w:rPr>
          <w:iCs/>
        </w:rPr>
        <w:t>as.</w:t>
      </w:r>
    </w:p>
    <w:p w14:paraId="396025A5" w14:textId="7217F496" w:rsidR="00E70CD2" w:rsidRDefault="00E70CD2" w:rsidP="00E70CD2">
      <w:r>
        <w:rPr>
          <w:iCs/>
        </w:rPr>
        <w:t xml:space="preserve">        </w:t>
      </w:r>
      <w:r w:rsidRPr="00B45380">
        <w:rPr>
          <w:iCs/>
        </w:rPr>
        <w:t>Ūkio plėtros ir ekologijos komiteto pirmininkas Albinas Maslauskas</w:t>
      </w:r>
      <w:r>
        <w:rPr>
          <w:iCs/>
        </w:rPr>
        <w:t xml:space="preserve"> teikė sprendimo projektą – p</w:t>
      </w:r>
      <w:r>
        <w:t xml:space="preserve">atvirtinti </w:t>
      </w:r>
      <w:r w:rsidRPr="0032168F">
        <w:t>Rietavo savivaldybės</w:t>
      </w:r>
      <w:r>
        <w:t xml:space="preserve"> kelių priežiūros ir plėtros programos </w:t>
      </w:r>
      <w:r w:rsidRPr="0032168F">
        <w:t>finansavimo</w:t>
      </w:r>
      <w:r w:rsidRPr="00F478A7">
        <w:rPr>
          <w:color w:val="FF0000"/>
        </w:rPr>
        <w:t xml:space="preserve"> </w:t>
      </w:r>
      <w:r>
        <w:t>lėšų skirstymo ir naudojimo tvarką (pridedama).</w:t>
      </w:r>
    </w:p>
    <w:p w14:paraId="3890EA8E" w14:textId="09577688" w:rsidR="00E70CD2" w:rsidRDefault="00E70CD2" w:rsidP="00E70CD2">
      <w:r>
        <w:t xml:space="preserve">        Įgalioti Savivaldybės administracijos direktorių Vytautą </w:t>
      </w:r>
      <w:proofErr w:type="spellStart"/>
      <w:r>
        <w:t>Dičiūną</w:t>
      </w:r>
      <w:proofErr w:type="spellEnd"/>
      <w:r>
        <w:t>, vadovaujantis Rietavo savivaldybės kelių priežiūros ir plėtros programos finansavimo lėšų skirstymo ir naudojimo tvarka, sudaryti ir tvirtinti darbų ir paslaugų objektų sąrašus.</w:t>
      </w:r>
    </w:p>
    <w:p w14:paraId="2A832B98" w14:textId="0E93255A" w:rsidR="00E70CD2" w:rsidRDefault="00E70CD2" w:rsidP="00E70CD2">
      <w:r>
        <w:t xml:space="preserve">       Pripažinti netekusiu galios Rietavo savivaldybės tarybos 2018 m. vasario 8 d. sprendimą Nr. T1-21 „Dėl Kelių priežiūros ir plėtros programos lėšų skirstymo ir naudojimo tvarkos“.</w:t>
      </w:r>
    </w:p>
    <w:p w14:paraId="5961061B" w14:textId="50B36E16" w:rsidR="00EA6297" w:rsidRDefault="00FF20DF" w:rsidP="00EA6297">
      <w:pPr>
        <w:ind w:firstLine="850"/>
        <w:rPr>
          <w:szCs w:val="24"/>
        </w:rPr>
      </w:pPr>
      <w:r>
        <w:t xml:space="preserve"> </w:t>
      </w:r>
      <w:r w:rsidR="00EA6297">
        <w:t xml:space="preserve">    </w:t>
      </w:r>
      <w:r w:rsidR="00972E7A">
        <w:t>Ūkio plėtros ir investicijų skyriaus vedėjas Juozas Albauskas:</w:t>
      </w:r>
      <w:r w:rsidR="00077021">
        <w:t xml:space="preserve"> sprendimo projektas parengtas pasikeitus kelių priežiūros finansavimo įstatymui. </w:t>
      </w:r>
      <w:r w:rsidR="00EA6297">
        <w:rPr>
          <w:szCs w:val="24"/>
        </w:rPr>
        <w:t xml:space="preserve">Kiekvienais metais Programos finansavimo lėšos skirstomos </w:t>
      </w:r>
      <w:r w:rsidR="00EA6297">
        <w:rPr>
          <w:szCs w:val="24"/>
          <w:lang w:eastAsia="lt-LT"/>
        </w:rPr>
        <w:t xml:space="preserve">Savivaldybės tarybos sprendimu šia tvarka: </w:t>
      </w:r>
      <w:r w:rsidR="00EA6297">
        <w:rPr>
          <w:szCs w:val="24"/>
        </w:rPr>
        <w:t>nuo bendros Savivaldybei skiriamų lėšų sumos ne mažiau kaip 50 procentų naudojama turtui įsigyti – vietinės reikšmės keliams (gatvėms) ir jų elementams projektuoti, tiesti, rekonstruoti ir kapitališkai remontuoti šių kelių (gatvių) techninei priežiūrai ir kontrolei atlikti; nuo bendros Savivaldybei skiriamų lėšų sumos ne mažiau kaip 10 procentų naudojama darnaus judumo priemonėms, nurodytoms 4.13 punkte ir inžinerinėms saugaus eismo priemonėms, nurodytoms šio aprašo 4.14 punkte vietinės reikšmės keliuose finansuoti; likusi lėšų, tinkamų finansuoti Programos lėšomis, dalis skiriama einamiesiems tikslams įgyvendinti.</w:t>
      </w:r>
      <w:r w:rsidR="00B22C7E">
        <w:rPr>
          <w:szCs w:val="24"/>
        </w:rPr>
        <w:t xml:space="preserve"> </w:t>
      </w:r>
      <w:r w:rsidR="00C73FFC">
        <w:rPr>
          <w:szCs w:val="24"/>
        </w:rPr>
        <w:t xml:space="preserve">Sąrašą turime skelbti viešai. </w:t>
      </w:r>
    </w:p>
    <w:p w14:paraId="512109CB" w14:textId="496F5F9A" w:rsidR="00CF1B90" w:rsidRDefault="00CF1B90" w:rsidP="00EA6297">
      <w:pPr>
        <w:ind w:firstLine="850"/>
        <w:rPr>
          <w:szCs w:val="24"/>
        </w:rPr>
      </w:pPr>
      <w:r>
        <w:rPr>
          <w:szCs w:val="24"/>
        </w:rPr>
        <w:t xml:space="preserve">     </w:t>
      </w:r>
      <w:r w:rsidR="0027707A">
        <w:rPr>
          <w:szCs w:val="24"/>
        </w:rPr>
        <w:t xml:space="preserve">Tarybos narys Alfredas Mockus klausė, kas sugalvojo </w:t>
      </w:r>
      <w:r w:rsidR="00500573">
        <w:rPr>
          <w:szCs w:val="24"/>
        </w:rPr>
        <w:t xml:space="preserve">vertinimo kriterijus ar jie numatyti įstatyme? </w:t>
      </w:r>
    </w:p>
    <w:p w14:paraId="7C159E23" w14:textId="70C5B22F" w:rsidR="00E70CD2" w:rsidRDefault="00D62F07" w:rsidP="00E70CD2">
      <w:pPr>
        <w:pStyle w:val="Sraopastraipa"/>
        <w:tabs>
          <w:tab w:val="left" w:pos="1276"/>
        </w:tabs>
        <w:ind w:left="0" w:firstLine="1134"/>
        <w:contextualSpacing/>
      </w:pPr>
      <w:r>
        <w:t xml:space="preserve"> </w:t>
      </w:r>
      <w:bookmarkStart w:id="27" w:name="_Hlk97666564"/>
      <w:r>
        <w:t xml:space="preserve">Ūkio plėtros ir investicijų skyriaus vedėjas Juozas Albauskas: </w:t>
      </w:r>
      <w:bookmarkEnd w:id="27"/>
      <w:r>
        <w:t xml:space="preserve">kriterijus nustato pačios savivaldybės. </w:t>
      </w:r>
    </w:p>
    <w:p w14:paraId="6B51B786" w14:textId="02DB3064" w:rsidR="007135AA" w:rsidRDefault="007135AA" w:rsidP="00E70CD2">
      <w:pPr>
        <w:pStyle w:val="Sraopastraipa"/>
        <w:tabs>
          <w:tab w:val="left" w:pos="1276"/>
        </w:tabs>
        <w:ind w:left="0" w:firstLine="1134"/>
        <w:contextualSpacing/>
      </w:pPr>
      <w:r>
        <w:t xml:space="preserve"> </w:t>
      </w:r>
      <w:bookmarkStart w:id="28" w:name="_Hlk97666680"/>
      <w:r w:rsidR="00347A07">
        <w:t>Tarybos narys Alfredas Mockus</w:t>
      </w:r>
      <w:r w:rsidR="001926D5">
        <w:t xml:space="preserve"> </w:t>
      </w:r>
      <w:bookmarkEnd w:id="28"/>
      <w:r w:rsidR="001926D5">
        <w:t xml:space="preserve">pasiūlė </w:t>
      </w:r>
      <w:r w:rsidR="00024C2F">
        <w:t xml:space="preserve">7.2. papunktyje </w:t>
      </w:r>
      <w:r w:rsidR="00DE66A2">
        <w:t>vietoj 25 proc. įrašyti 30 proc., o 7.3. papunktyje</w:t>
      </w:r>
      <w:r w:rsidR="003970A7">
        <w:t xml:space="preserve"> – 20 proc. </w:t>
      </w:r>
      <w:r w:rsidR="000F776A">
        <w:t xml:space="preserve">Nulemti turi ne kiek seniūnijoje yra gyventojų, o kiek – kelių. </w:t>
      </w:r>
    </w:p>
    <w:p w14:paraId="2DDC0C8C" w14:textId="4297F0DC" w:rsidR="008319FC" w:rsidRDefault="008319FC" w:rsidP="00E70CD2">
      <w:pPr>
        <w:pStyle w:val="Sraopastraipa"/>
        <w:tabs>
          <w:tab w:val="left" w:pos="1276"/>
        </w:tabs>
        <w:ind w:left="0" w:firstLine="1134"/>
        <w:contextualSpacing/>
      </w:pPr>
      <w:r>
        <w:t xml:space="preserve"> </w:t>
      </w:r>
      <w:bookmarkStart w:id="29" w:name="_Hlk97666741"/>
      <w:r>
        <w:t xml:space="preserve">Ūkio plėtros ir investicijų skyriaus vedėjas Juozas Albauskas: </w:t>
      </w:r>
      <w:bookmarkEnd w:id="29"/>
      <w:r>
        <w:t>iki šiol tokia tvarka mus tenkino. Dabar reikėtų paskaičiuoti, ar nenukentėtų seniūnijos.</w:t>
      </w:r>
      <w:r w:rsidR="001027F3">
        <w:t xml:space="preserve"> </w:t>
      </w:r>
    </w:p>
    <w:p w14:paraId="5A0004C2" w14:textId="52884AF5" w:rsidR="001027F3" w:rsidRDefault="001027F3" w:rsidP="00E70CD2">
      <w:pPr>
        <w:pStyle w:val="Sraopastraipa"/>
        <w:tabs>
          <w:tab w:val="left" w:pos="1276"/>
        </w:tabs>
        <w:ind w:left="0" w:firstLine="1134"/>
        <w:contextualSpacing/>
      </w:pPr>
      <w:r>
        <w:t xml:space="preserve"> Tarybos narys Albinas Maslauskas patikino, kad toks skirstymas buvo nuo pat Savivaldybės pradžios</w:t>
      </w:r>
      <w:r w:rsidR="007B695C">
        <w:t>. Sumažėtų finansavimas mažoms seniūnijoms. Jos ir taip mažai gauna.</w:t>
      </w:r>
    </w:p>
    <w:p w14:paraId="51B07F21" w14:textId="218C6D21" w:rsidR="007B695C" w:rsidRDefault="0085431C" w:rsidP="0085431C">
      <w:pPr>
        <w:pStyle w:val="Sraopastraipa"/>
        <w:tabs>
          <w:tab w:val="left" w:pos="1276"/>
        </w:tabs>
        <w:ind w:left="0"/>
        <w:contextualSpacing/>
      </w:pPr>
      <w:r>
        <w:lastRenderedPageBreak/>
        <w:t xml:space="preserve">                 </w:t>
      </w:r>
      <w:r w:rsidR="007B695C">
        <w:t xml:space="preserve">  Tarybos narys Alfredas Mockus: ar reikalingas 17 punktas, jeigu viskas aišku 5 punkte.</w:t>
      </w:r>
    </w:p>
    <w:p w14:paraId="585E155C" w14:textId="581DD158" w:rsidR="007B695C" w:rsidRDefault="007B695C" w:rsidP="00E70CD2">
      <w:pPr>
        <w:pStyle w:val="Sraopastraipa"/>
        <w:tabs>
          <w:tab w:val="left" w:pos="1276"/>
        </w:tabs>
        <w:ind w:left="0" w:firstLine="1134"/>
        <w:contextualSpacing/>
      </w:pPr>
      <w:r>
        <w:t xml:space="preserve"> </w:t>
      </w:r>
      <w:r w:rsidR="0085431C">
        <w:t>Ūkio plėtros ir investicijų skyriaus vedėjas Juozas Albauskas: punktas reikalingas dėl tų įmonių, kuri</w:t>
      </w:r>
      <w:r w:rsidR="00815CF7">
        <w:t xml:space="preserve">os prisidės finansiškai. Toks punktas yra ir Lietuvos Respublikos Vyriausybės nutarime. </w:t>
      </w:r>
    </w:p>
    <w:p w14:paraId="0AF50C64" w14:textId="31E461E5" w:rsidR="00357A51" w:rsidRDefault="00357A51" w:rsidP="00E70CD2">
      <w:pPr>
        <w:pStyle w:val="Sraopastraipa"/>
        <w:tabs>
          <w:tab w:val="left" w:pos="1276"/>
        </w:tabs>
        <w:ind w:left="0" w:firstLine="1134"/>
        <w:contextualSpacing/>
      </w:pPr>
      <w:r>
        <w:t xml:space="preserve"> Tarybos narys Juozas </w:t>
      </w:r>
      <w:proofErr w:type="spellStart"/>
      <w:r>
        <w:t>Barsteiga</w:t>
      </w:r>
      <w:proofErr w:type="spellEnd"/>
      <w:r>
        <w:t xml:space="preserve"> siūlė, kad keitimai </w:t>
      </w:r>
      <w:r w:rsidR="002632B2">
        <w:t>turi būti daromi komitetų posėdžių metu.</w:t>
      </w:r>
    </w:p>
    <w:p w14:paraId="6111E2A2" w14:textId="62F84674" w:rsidR="002632B2" w:rsidRDefault="002632B2" w:rsidP="00E70CD2">
      <w:pPr>
        <w:pStyle w:val="Sraopastraipa"/>
        <w:tabs>
          <w:tab w:val="left" w:pos="1276"/>
        </w:tabs>
        <w:ind w:left="0" w:firstLine="1134"/>
        <w:contextualSpacing/>
      </w:pPr>
      <w:r>
        <w:t xml:space="preserve"> Tarybos narys Viktoras </w:t>
      </w:r>
      <w:proofErr w:type="spellStart"/>
      <w:r>
        <w:t>Krajinas</w:t>
      </w:r>
      <w:proofErr w:type="spellEnd"/>
      <w:r>
        <w:t xml:space="preserve"> pareplikavo, kad ne visi Tarybos nariai </w:t>
      </w:r>
      <w:r w:rsidR="00C77B48">
        <w:t>gali dalyvauti kitų komitetų posėdžiuose.</w:t>
      </w:r>
    </w:p>
    <w:p w14:paraId="69B3B0CC" w14:textId="29C3B49B" w:rsidR="00C77B48" w:rsidRDefault="00C77B48" w:rsidP="00E70CD2">
      <w:pPr>
        <w:pStyle w:val="Sraopastraipa"/>
        <w:tabs>
          <w:tab w:val="left" w:pos="1276"/>
        </w:tabs>
        <w:ind w:left="0" w:firstLine="1134"/>
        <w:contextualSpacing/>
      </w:pPr>
      <w:r>
        <w:t xml:space="preserve"> Savivaldybės meras Antanas Černeckis: pasiūlymus galima pateikti </w:t>
      </w:r>
      <w:r w:rsidR="006006CB">
        <w:t>sprendimo projekto rengėjui. Tada būtų galima pasirengti argumentuotam atsakymui.</w:t>
      </w:r>
    </w:p>
    <w:p w14:paraId="2FD62550" w14:textId="523AAB7A" w:rsidR="00E70CD2" w:rsidRPr="0048099C" w:rsidRDefault="00E70CD2" w:rsidP="00E70CD2">
      <w:pPr>
        <w:shd w:val="solid" w:color="FFFFFF" w:fill="FFFFFF"/>
        <w:tabs>
          <w:tab w:val="left" w:pos="0"/>
        </w:tabs>
        <w:ind w:firstLine="0"/>
        <w:rPr>
          <w:szCs w:val="24"/>
        </w:rPr>
      </w:pPr>
      <w:r>
        <w:rPr>
          <w:szCs w:val="24"/>
        </w:rPr>
        <w:t xml:space="preserve">                  </w:t>
      </w:r>
      <w:r w:rsidR="00D62F07">
        <w:rPr>
          <w:szCs w:val="24"/>
        </w:rPr>
        <w:t xml:space="preserve"> </w:t>
      </w:r>
      <w:r>
        <w:rPr>
          <w:szCs w:val="24"/>
        </w:rPr>
        <w:t xml:space="preserve"> </w:t>
      </w:r>
      <w:r w:rsidRPr="0048099C">
        <w:rPr>
          <w:szCs w:val="24"/>
        </w:rPr>
        <w:t>Balsuota už pateiktą sprendimo projektą – 1</w:t>
      </w:r>
      <w:r>
        <w:rPr>
          <w:szCs w:val="24"/>
        </w:rPr>
        <w:t>4</w:t>
      </w:r>
      <w:r w:rsidRPr="0048099C">
        <w:rPr>
          <w:szCs w:val="24"/>
        </w:rPr>
        <w:t xml:space="preserve"> už</w:t>
      </w:r>
      <w:r w:rsidR="000F1522">
        <w:rPr>
          <w:szCs w:val="24"/>
        </w:rPr>
        <w:t>, 2 susilaikė</w:t>
      </w:r>
      <w:r w:rsidRPr="0048099C">
        <w:rPr>
          <w:szCs w:val="24"/>
        </w:rPr>
        <w:t>.</w:t>
      </w:r>
    </w:p>
    <w:p w14:paraId="45622A61" w14:textId="1C35F884"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62F07">
        <w:t xml:space="preserve"> </w:t>
      </w:r>
      <w:r>
        <w:t xml:space="preserve">   </w:t>
      </w:r>
      <w:r w:rsidRPr="00F005D4">
        <w:t>NUSPRĘSTA. Priimti sprendimą (pridedama).</w:t>
      </w:r>
    </w:p>
    <w:p w14:paraId="7E456F96" w14:textId="77777777" w:rsidR="00E70CD2" w:rsidRDefault="00E70CD2" w:rsidP="00E70CD2">
      <w:pPr>
        <w:pStyle w:val="Sraopastraipa"/>
        <w:tabs>
          <w:tab w:val="left" w:pos="1276"/>
        </w:tabs>
        <w:ind w:left="0" w:firstLine="1134"/>
        <w:contextualSpacing/>
      </w:pPr>
    </w:p>
    <w:p w14:paraId="72397505" w14:textId="1DC2CB9E" w:rsidR="00321E00" w:rsidRPr="00E70CD2" w:rsidRDefault="00E70CD2" w:rsidP="00B40B9D">
      <w:pPr>
        <w:pStyle w:val="Sraopastraipa"/>
        <w:numPr>
          <w:ilvl w:val="0"/>
          <w:numId w:val="6"/>
        </w:numPr>
        <w:tabs>
          <w:tab w:val="left" w:pos="1276"/>
        </w:tabs>
        <w:ind w:left="0" w:firstLine="1134"/>
        <w:contextualSpacing/>
      </w:pPr>
      <w:r>
        <w:t xml:space="preserve"> SVARSTYTA. </w:t>
      </w:r>
      <w:r>
        <w:rPr>
          <w:iCs/>
        </w:rPr>
        <w:t>Rietavo savivaldybės 2022</w:t>
      </w:r>
      <w:r>
        <w:t>–</w:t>
      </w:r>
      <w:r>
        <w:rPr>
          <w:iCs/>
        </w:rPr>
        <w:t>2024 m. prioritetinio vietinės reikšmės kelių vystymo (tvarkymo) objektų sąrašo patvirtinimas.</w:t>
      </w:r>
    </w:p>
    <w:p w14:paraId="518F1905" w14:textId="3B6A7E2A" w:rsidR="00E70CD2" w:rsidRDefault="00E70CD2" w:rsidP="00E70CD2">
      <w:r>
        <w:rPr>
          <w:iCs/>
        </w:rPr>
        <w:t xml:space="preserve">       </w:t>
      </w:r>
      <w:bookmarkStart w:id="30" w:name="_Hlk96422144"/>
      <w:r w:rsidRPr="00B45380">
        <w:rPr>
          <w:iCs/>
        </w:rPr>
        <w:t>Ūkio plėtros ir ekologijos komiteto pirmininkas Albinas Maslauskas</w:t>
      </w:r>
      <w:r>
        <w:rPr>
          <w:iCs/>
        </w:rPr>
        <w:t xml:space="preserve"> teikė sprendimo projektą – p</w:t>
      </w:r>
      <w:r>
        <w:t xml:space="preserve">atvirtinti </w:t>
      </w:r>
      <w:bookmarkEnd w:id="30"/>
      <w:r w:rsidRPr="0032168F">
        <w:t>Rietavo savivaldybės</w:t>
      </w:r>
      <w:r>
        <w:t xml:space="preserve"> 2022–2024 m. prioritetinį vietinės reikšmės kelių  vystymo (tvarkymo) objektų sąrašą (pridedama).</w:t>
      </w:r>
    </w:p>
    <w:p w14:paraId="79BFAFDA" w14:textId="4E1A8D0A" w:rsidR="00E70CD2" w:rsidRDefault="00E70CD2" w:rsidP="00E70CD2">
      <w:r>
        <w:t xml:space="preserve">       </w:t>
      </w:r>
      <w:r w:rsidRPr="003D49F3">
        <w:t>Rietavo saviva</w:t>
      </w:r>
      <w:r>
        <w:t>ldybės 2022–2024 m. prioritetinį</w:t>
      </w:r>
      <w:r w:rsidRPr="003D49F3">
        <w:t xml:space="preserve"> vietinės reikšmės kelių  vystymo (tvarkymo) objektų sąrašą</w:t>
      </w:r>
      <w:r>
        <w:t xml:space="preserve">  paskelbti Rietavo savivaldybės interneto svetainėje.</w:t>
      </w:r>
    </w:p>
    <w:p w14:paraId="49CA32A2" w14:textId="218705D9" w:rsidR="00E70CD2" w:rsidRPr="008B0932" w:rsidRDefault="00E70CD2" w:rsidP="00E70CD2">
      <w:r>
        <w:t xml:space="preserve">       </w:t>
      </w:r>
      <w:r w:rsidRPr="008B0932">
        <w:t>Pripažinti netekusiu galios Rietavo savivaldybės tarybos 2018 m. liepos 12 d. sprendimą Nr.T1-138 ,,Dėl vietinės reikšmės kelių taisymo prioritetinės eilės patvirtinimo“.</w:t>
      </w:r>
    </w:p>
    <w:p w14:paraId="550A30F5" w14:textId="3E65BD7D" w:rsidR="00E70CD2" w:rsidRDefault="00803CFF" w:rsidP="00803CFF">
      <w:pPr>
        <w:tabs>
          <w:tab w:val="left" w:pos="1276"/>
        </w:tabs>
        <w:contextualSpacing/>
      </w:pPr>
      <w:r>
        <w:t xml:space="preserve">      </w:t>
      </w:r>
      <w:r w:rsidR="00FE4774">
        <w:t xml:space="preserve"> </w:t>
      </w:r>
      <w:r w:rsidR="00E954F5">
        <w:t xml:space="preserve">Tarybos narys Alfredas </w:t>
      </w:r>
      <w:r>
        <w:t>M</w:t>
      </w:r>
      <w:r w:rsidR="00E954F5">
        <w:t>ockus</w:t>
      </w:r>
      <w:r w:rsidR="00EA1A48">
        <w:t xml:space="preserve"> atkreipė dėmesį, ar tikrai Ramybės gatvė arba gatvė prie kapinių yra </w:t>
      </w:r>
      <w:r w:rsidR="007428E1">
        <w:t>strategiškai svarbesnės negu Pievų gatvė?</w:t>
      </w:r>
    </w:p>
    <w:p w14:paraId="60233AF3" w14:textId="0D639C43" w:rsidR="007428E1" w:rsidRDefault="007428E1" w:rsidP="00803CFF">
      <w:pPr>
        <w:tabs>
          <w:tab w:val="left" w:pos="1276"/>
        </w:tabs>
        <w:contextualSpacing/>
      </w:pPr>
      <w:r>
        <w:t xml:space="preserve">       </w:t>
      </w:r>
      <w:r w:rsidR="00F03EC9">
        <w:t>Savivaldybės meras Antanas Černeckis: priv</w:t>
      </w:r>
      <w:r w:rsidR="00E5758B">
        <w:t>a</w:t>
      </w:r>
      <w:r w:rsidR="00F03EC9">
        <w:t>žiavimas pri</w:t>
      </w:r>
      <w:r w:rsidR="00E5758B">
        <w:t>e</w:t>
      </w:r>
      <w:r w:rsidR="00F03EC9">
        <w:t xml:space="preserve"> kapinių yra strategiškai svarbus.</w:t>
      </w:r>
      <w:r w:rsidR="00E5758B">
        <w:t xml:space="preserve"> </w:t>
      </w:r>
      <w:r w:rsidR="00F4067D">
        <w:t xml:space="preserve">Neturi būti </w:t>
      </w:r>
      <w:r w:rsidR="00490FCD">
        <w:t xml:space="preserve">tokių diskusijų. </w:t>
      </w:r>
      <w:r w:rsidR="00A2162D">
        <w:t xml:space="preserve">Ten turi būti sutvarkyta viskas. </w:t>
      </w:r>
    </w:p>
    <w:p w14:paraId="721A972C" w14:textId="4705EE3F" w:rsidR="00E70CD2" w:rsidRPr="0048099C" w:rsidRDefault="00E70CD2" w:rsidP="00E70CD2">
      <w:pPr>
        <w:shd w:val="solid" w:color="FFFFFF" w:fill="FFFFFF"/>
        <w:tabs>
          <w:tab w:val="left" w:pos="0"/>
        </w:tabs>
        <w:ind w:firstLine="0"/>
        <w:rPr>
          <w:szCs w:val="24"/>
        </w:rPr>
      </w:pPr>
      <w:r>
        <w:rPr>
          <w:szCs w:val="24"/>
        </w:rPr>
        <w:t xml:space="preserve">                   </w:t>
      </w:r>
      <w:r w:rsidRPr="0048099C">
        <w:rPr>
          <w:szCs w:val="24"/>
        </w:rPr>
        <w:t>Balsuota už pateiktą sprendimo projektą – 1</w:t>
      </w:r>
      <w:r>
        <w:rPr>
          <w:szCs w:val="24"/>
        </w:rPr>
        <w:t>4</w:t>
      </w:r>
      <w:r w:rsidRPr="0048099C">
        <w:rPr>
          <w:szCs w:val="24"/>
        </w:rPr>
        <w:t xml:space="preserve"> už</w:t>
      </w:r>
      <w:r w:rsidR="00A2162D">
        <w:rPr>
          <w:szCs w:val="24"/>
        </w:rPr>
        <w:t xml:space="preserve">, </w:t>
      </w:r>
      <w:r w:rsidR="00306C46">
        <w:rPr>
          <w:szCs w:val="24"/>
        </w:rPr>
        <w:t>2 susilaikė</w:t>
      </w:r>
      <w:r w:rsidRPr="0048099C">
        <w:rPr>
          <w:szCs w:val="24"/>
        </w:rPr>
        <w:t>.</w:t>
      </w:r>
    </w:p>
    <w:p w14:paraId="012669E6"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17ADFFA" w14:textId="77777777" w:rsidR="00E70CD2" w:rsidRDefault="00E70CD2" w:rsidP="00E70CD2">
      <w:pPr>
        <w:pStyle w:val="Sraopastraipa"/>
        <w:tabs>
          <w:tab w:val="left" w:pos="1276"/>
        </w:tabs>
        <w:ind w:left="0" w:firstLine="1134"/>
        <w:contextualSpacing/>
      </w:pPr>
    </w:p>
    <w:p w14:paraId="5F40CC2E" w14:textId="3D33AB0D" w:rsidR="00321E00" w:rsidRPr="00E70CD2" w:rsidRDefault="00E70CD2" w:rsidP="00B40B9D">
      <w:pPr>
        <w:pStyle w:val="Sraopastraipa"/>
        <w:numPr>
          <w:ilvl w:val="0"/>
          <w:numId w:val="6"/>
        </w:numPr>
        <w:tabs>
          <w:tab w:val="left" w:pos="1276"/>
        </w:tabs>
        <w:ind w:left="0" w:firstLine="1134"/>
        <w:contextualSpacing/>
      </w:pPr>
      <w:r>
        <w:t xml:space="preserve"> SVARSTYTA. </w:t>
      </w:r>
      <w:r>
        <w:rPr>
          <w:iCs/>
        </w:rPr>
        <w:t>Rietavo savivaldybės vietinės reikšmės kelių priežiūros ir plėtros programos lėšų 2021 metų panaudojimo ataskaitos patvirtinimas.</w:t>
      </w:r>
    </w:p>
    <w:p w14:paraId="7007E15A" w14:textId="50F96E02" w:rsidR="00E70CD2" w:rsidRDefault="00E70CD2" w:rsidP="00E70CD2">
      <w:pPr>
        <w:tabs>
          <w:tab w:val="left" w:pos="1247"/>
        </w:tabs>
        <w:ind w:firstLine="709"/>
      </w:pPr>
      <w:r>
        <w:rPr>
          <w:iCs/>
        </w:rPr>
        <w:t xml:space="preserve">       </w:t>
      </w:r>
      <w:r w:rsidRPr="00B45380">
        <w:rPr>
          <w:iCs/>
        </w:rPr>
        <w:t>Ūkio plėtros ir ekologijos komiteto pirmininkas Albinas Maslauskas</w:t>
      </w:r>
      <w:r>
        <w:rPr>
          <w:iCs/>
        </w:rPr>
        <w:t xml:space="preserve"> teikė sprendimo projektą – p</w:t>
      </w:r>
      <w:r>
        <w:t xml:space="preserve">atvirtinti Rietavo savivaldybės vietinės reikšmės kelių priežiūros ir plėtros programos </w:t>
      </w:r>
      <w:r w:rsidRPr="00894DF6">
        <w:rPr>
          <w:bCs/>
          <w:szCs w:val="24"/>
        </w:rPr>
        <w:t xml:space="preserve">lėšų </w:t>
      </w:r>
      <w:r w:rsidRPr="00894DF6">
        <w:t>2</w:t>
      </w:r>
      <w:r>
        <w:t>021 metų panaudojimo ataskaitą (1 priedas).</w:t>
      </w:r>
    </w:p>
    <w:p w14:paraId="68D9B486" w14:textId="4CC363F5" w:rsidR="00E70CD2" w:rsidRPr="0048099C" w:rsidRDefault="00E70CD2" w:rsidP="00E70CD2">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123AF2">
        <w:rPr>
          <w:szCs w:val="24"/>
        </w:rPr>
        <w:t>6</w:t>
      </w:r>
      <w:r w:rsidRPr="0048099C">
        <w:rPr>
          <w:szCs w:val="24"/>
        </w:rPr>
        <w:t xml:space="preserve"> už.</w:t>
      </w:r>
    </w:p>
    <w:p w14:paraId="02EF7A16"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7ADFD42" w14:textId="77777777" w:rsidR="00E70CD2" w:rsidRDefault="00E70CD2" w:rsidP="00E70CD2">
      <w:pPr>
        <w:pStyle w:val="Sraopastraipa"/>
        <w:tabs>
          <w:tab w:val="left" w:pos="1276"/>
        </w:tabs>
        <w:ind w:left="0" w:firstLine="1134"/>
        <w:contextualSpacing/>
      </w:pPr>
    </w:p>
    <w:p w14:paraId="35C73055" w14:textId="54789DB0" w:rsidR="00321E00" w:rsidRPr="00E70CD2" w:rsidRDefault="00E70CD2" w:rsidP="00B40B9D">
      <w:pPr>
        <w:pStyle w:val="Sraopastraipa"/>
        <w:numPr>
          <w:ilvl w:val="0"/>
          <w:numId w:val="6"/>
        </w:numPr>
        <w:tabs>
          <w:tab w:val="left" w:pos="1276"/>
        </w:tabs>
        <w:ind w:left="0" w:firstLine="1134"/>
        <w:contextualSpacing/>
      </w:pPr>
      <w:r>
        <w:t xml:space="preserve"> SVARSTYTA. </w:t>
      </w:r>
      <w:r>
        <w:rPr>
          <w:iCs/>
        </w:rPr>
        <w:t>Rietavo savivaldybės 2021 metų komunalinių atliekų surinkimo ir tvarkymo programos lėšų panaudojimo ataskaitos patvirtinimas.</w:t>
      </w:r>
    </w:p>
    <w:p w14:paraId="5A6FF16F" w14:textId="0752C691" w:rsidR="00E70CD2" w:rsidRDefault="00E70CD2" w:rsidP="00E70CD2">
      <w:pPr>
        <w:tabs>
          <w:tab w:val="left" w:pos="1247"/>
        </w:tabs>
        <w:ind w:firstLine="851"/>
      </w:pPr>
      <w:r>
        <w:rPr>
          <w:iCs/>
        </w:rPr>
        <w:t xml:space="preserve">     </w:t>
      </w:r>
      <w:r w:rsidRPr="00B45380">
        <w:rPr>
          <w:iCs/>
        </w:rPr>
        <w:t>Ūkio plėtros ir ekologijos komiteto pirmininkas Albinas Maslauskas</w:t>
      </w:r>
      <w:r>
        <w:rPr>
          <w:iCs/>
        </w:rPr>
        <w:t xml:space="preserve"> teikė sprendimo projektą – p</w:t>
      </w:r>
      <w:r>
        <w:t>atvirtinti Rietavo savivaldybės 2021 metų komunalinių atliekų surinkimo ir tvarkymo programos lėšų panaudojimo ataskaitą (pridedama).</w:t>
      </w:r>
    </w:p>
    <w:p w14:paraId="675AA810" w14:textId="7DFC6096" w:rsidR="00E70CD2" w:rsidRPr="0048099C" w:rsidRDefault="00E70CD2" w:rsidP="00E70CD2">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CA5979">
        <w:rPr>
          <w:szCs w:val="24"/>
        </w:rPr>
        <w:t>6</w:t>
      </w:r>
      <w:r w:rsidRPr="0048099C">
        <w:rPr>
          <w:szCs w:val="24"/>
        </w:rPr>
        <w:t xml:space="preserve"> už.</w:t>
      </w:r>
    </w:p>
    <w:p w14:paraId="1BEE6C12" w14:textId="77777777"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BBBD89E" w14:textId="77777777" w:rsidR="00E70CD2" w:rsidRDefault="00E70CD2" w:rsidP="00E70CD2">
      <w:pPr>
        <w:pStyle w:val="Sraopastraipa"/>
        <w:tabs>
          <w:tab w:val="left" w:pos="1276"/>
        </w:tabs>
        <w:ind w:left="1134"/>
        <w:contextualSpacing/>
      </w:pPr>
    </w:p>
    <w:p w14:paraId="57057898" w14:textId="3CDAD7FA" w:rsidR="00321E00" w:rsidRPr="00E70CD2" w:rsidRDefault="00E70CD2" w:rsidP="00B40B9D">
      <w:pPr>
        <w:pStyle w:val="Sraopastraipa"/>
        <w:numPr>
          <w:ilvl w:val="0"/>
          <w:numId w:val="6"/>
        </w:numPr>
        <w:tabs>
          <w:tab w:val="left" w:pos="1276"/>
        </w:tabs>
        <w:ind w:left="0" w:firstLine="1134"/>
        <w:contextualSpacing/>
      </w:pPr>
      <w:r>
        <w:t xml:space="preserve"> SVARSTYTA. </w:t>
      </w:r>
      <w:r>
        <w:rPr>
          <w:iCs/>
        </w:rPr>
        <w:t>Rietavo savivaldybės aplinkos apsaugos rėmimo specialiosios programos 2021 metų sąmatos likučių paskirstymo 2022 m. patvirtinimas.</w:t>
      </w:r>
    </w:p>
    <w:p w14:paraId="3D2C66E1" w14:textId="56125EE4" w:rsidR="005027EC" w:rsidRDefault="005027EC" w:rsidP="005027EC">
      <w:pPr>
        <w:pStyle w:val="Pagrindiniotekstotrauka"/>
        <w:tabs>
          <w:tab w:val="left" w:pos="1247"/>
        </w:tabs>
        <w:ind w:firstLine="851"/>
      </w:pPr>
      <w:r>
        <w:rPr>
          <w:iCs/>
        </w:rPr>
        <w:t xml:space="preserve">     </w:t>
      </w:r>
      <w:r w:rsidR="00E70CD2" w:rsidRPr="00B45380">
        <w:rPr>
          <w:iCs/>
        </w:rPr>
        <w:t>Ūkio plėtros ir ekologijos komiteto pirmininkas Albinas Maslauskas</w:t>
      </w:r>
      <w:r w:rsidR="00E70CD2">
        <w:rPr>
          <w:iCs/>
        </w:rPr>
        <w:t xml:space="preserve"> teikė sprendimo projektą – p</w:t>
      </w:r>
      <w:r w:rsidR="00E70CD2">
        <w:t xml:space="preserve">atvirtinti </w:t>
      </w:r>
      <w:r w:rsidRPr="005027EC">
        <w:t>Rietavo savivaldybės aplinkos apsaugos rėmimo specialiosios programos 2021 metų sąmatos likučių paskirstymą 2022 metams: 48,002 tūkst. Eur</w:t>
      </w:r>
      <w:r w:rsidRPr="005027EC">
        <w:rPr>
          <w:color w:val="FF0000"/>
        </w:rPr>
        <w:t xml:space="preserve"> </w:t>
      </w:r>
      <w:r w:rsidRPr="005027EC">
        <w:t>pajamų ir 48,002 tūkst. Eur išlaidų (pridedama).</w:t>
      </w:r>
    </w:p>
    <w:p w14:paraId="1B0DDE25" w14:textId="1F7E43BD" w:rsidR="005027EC" w:rsidRPr="0048099C" w:rsidRDefault="005027EC" w:rsidP="005027EC">
      <w:pPr>
        <w:shd w:val="solid" w:color="FFFFFF" w:fill="FFFFFF"/>
        <w:tabs>
          <w:tab w:val="left" w:pos="0"/>
        </w:tabs>
        <w:ind w:firstLine="0"/>
        <w:rPr>
          <w:szCs w:val="24"/>
        </w:rPr>
      </w:pPr>
      <w:r>
        <w:rPr>
          <w:szCs w:val="24"/>
        </w:rPr>
        <w:lastRenderedPageBreak/>
        <w:t xml:space="preserve">                   </w:t>
      </w:r>
      <w:r w:rsidRPr="0048099C">
        <w:rPr>
          <w:szCs w:val="24"/>
        </w:rPr>
        <w:t>Balsuota už pateiktą sprendimo projektą – 1</w:t>
      </w:r>
      <w:r w:rsidR="000C1AAE">
        <w:rPr>
          <w:szCs w:val="24"/>
        </w:rPr>
        <w:t>6</w:t>
      </w:r>
      <w:r w:rsidRPr="0048099C">
        <w:rPr>
          <w:szCs w:val="24"/>
        </w:rPr>
        <w:t xml:space="preserve"> už.</w:t>
      </w:r>
    </w:p>
    <w:p w14:paraId="7E0FF433"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B7A39F1" w14:textId="77777777" w:rsidR="005027EC" w:rsidRDefault="005027EC" w:rsidP="00E70CD2">
      <w:pPr>
        <w:pStyle w:val="Sraopastraipa"/>
        <w:tabs>
          <w:tab w:val="left" w:pos="1276"/>
        </w:tabs>
        <w:ind w:left="0" w:firstLine="1134"/>
        <w:contextualSpacing/>
      </w:pPr>
    </w:p>
    <w:p w14:paraId="260063AA" w14:textId="68E2420A" w:rsidR="00321E00" w:rsidRPr="005027EC" w:rsidRDefault="005027EC" w:rsidP="00B40B9D">
      <w:pPr>
        <w:pStyle w:val="Sraopastraipa"/>
        <w:numPr>
          <w:ilvl w:val="0"/>
          <w:numId w:val="6"/>
        </w:numPr>
        <w:tabs>
          <w:tab w:val="left" w:pos="1276"/>
        </w:tabs>
        <w:ind w:left="0" w:firstLine="1134"/>
        <w:contextualSpacing/>
      </w:pPr>
      <w:r>
        <w:t xml:space="preserve"> SVARSTYTA. </w:t>
      </w:r>
      <w:r>
        <w:rPr>
          <w:iCs/>
        </w:rPr>
        <w:t>Rietavo savivaldybės aplinkos apsaugos rėmimo specialiosios programos 2022 metų sąmatos patvirtinimas.</w:t>
      </w:r>
    </w:p>
    <w:p w14:paraId="4B0C5A37" w14:textId="0FBE9483" w:rsidR="005027EC" w:rsidRDefault="005027EC" w:rsidP="005027EC">
      <w:pPr>
        <w:pStyle w:val="Sraopastraipa"/>
        <w:tabs>
          <w:tab w:val="left" w:pos="1276"/>
        </w:tabs>
        <w:ind w:left="0" w:firstLine="1134"/>
        <w:contextualSpacing/>
      </w:pPr>
      <w:bookmarkStart w:id="31" w:name="_Hlk96422533"/>
      <w:r w:rsidRPr="00B45380">
        <w:rPr>
          <w:iCs/>
        </w:rPr>
        <w:t>Ūkio plėtros ir ekologijos komiteto pirmininkas Albinas Maslauskas</w:t>
      </w:r>
      <w:r>
        <w:rPr>
          <w:iCs/>
        </w:rPr>
        <w:t xml:space="preserve"> teikė sprendimo projektą – p</w:t>
      </w:r>
      <w:r>
        <w:t xml:space="preserve">atvirtinti </w:t>
      </w:r>
      <w:bookmarkEnd w:id="31"/>
      <w:r>
        <w:t>Rietavo savivaldybės aplinkos apsaugos rėmimo specialiosios programos 2022 metų sąmatą – 45,0 tūkst.</w:t>
      </w:r>
      <w:r w:rsidRPr="00F87F92">
        <w:t xml:space="preserve"> Eur </w:t>
      </w:r>
      <w:r>
        <w:t xml:space="preserve">pajamų ir 45,0 tūkst. </w:t>
      </w:r>
      <w:r w:rsidRPr="00F87F92">
        <w:t>Eur išlaidų</w:t>
      </w:r>
      <w:r>
        <w:t xml:space="preserve"> (pridedama).</w:t>
      </w:r>
    </w:p>
    <w:p w14:paraId="0C3635E7" w14:textId="0F030971" w:rsidR="005027EC" w:rsidRPr="0048099C" w:rsidRDefault="005027EC" w:rsidP="005027EC">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E07B0D">
        <w:rPr>
          <w:szCs w:val="24"/>
        </w:rPr>
        <w:t>6</w:t>
      </w:r>
      <w:r w:rsidRPr="0048099C">
        <w:rPr>
          <w:szCs w:val="24"/>
        </w:rPr>
        <w:t xml:space="preserve"> už.</w:t>
      </w:r>
    </w:p>
    <w:p w14:paraId="16BE9D43"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6A48717" w14:textId="77777777" w:rsidR="005027EC" w:rsidRDefault="005027EC" w:rsidP="005027EC">
      <w:pPr>
        <w:pStyle w:val="Sraopastraipa"/>
        <w:tabs>
          <w:tab w:val="left" w:pos="1276"/>
        </w:tabs>
        <w:ind w:left="0" w:firstLine="1134"/>
        <w:contextualSpacing/>
      </w:pPr>
    </w:p>
    <w:p w14:paraId="247904BF" w14:textId="42DC4F70" w:rsidR="00321E00" w:rsidRPr="005027EC" w:rsidRDefault="005027EC" w:rsidP="00B40B9D">
      <w:pPr>
        <w:pStyle w:val="Sraopastraipa"/>
        <w:numPr>
          <w:ilvl w:val="0"/>
          <w:numId w:val="6"/>
        </w:numPr>
        <w:tabs>
          <w:tab w:val="left" w:pos="1276"/>
        </w:tabs>
        <w:ind w:left="0" w:firstLine="1134"/>
        <w:contextualSpacing/>
      </w:pPr>
      <w:r>
        <w:t xml:space="preserve"> SVARSTYTA. </w:t>
      </w:r>
      <w:r>
        <w:rPr>
          <w:iCs/>
        </w:rPr>
        <w:t>Rietavo savivaldybės 2022 metų valstybės lėšomis finansuojamų melioracijos statinių priežiūros ir remonto darbų sąrašo patvirtinimas.</w:t>
      </w:r>
    </w:p>
    <w:p w14:paraId="1504807B" w14:textId="2E2F6FB6" w:rsidR="005027EC" w:rsidRPr="005027EC" w:rsidRDefault="005027EC" w:rsidP="005027EC">
      <w:pPr>
        <w:pStyle w:val="Pagrindiniotekstotrauka"/>
        <w:tabs>
          <w:tab w:val="left" w:pos="1247"/>
        </w:tabs>
        <w:ind w:firstLine="567"/>
        <w:rPr>
          <w:lang w:eastAsia="ar-SA"/>
        </w:rPr>
      </w:pPr>
      <w:r>
        <w:rPr>
          <w:iCs/>
        </w:rPr>
        <w:t xml:space="preserve">         </w:t>
      </w:r>
      <w:r w:rsidRPr="00B45380">
        <w:rPr>
          <w:iCs/>
        </w:rPr>
        <w:t>Ūkio plėtros ir ekologijos komiteto pirmininkas Albinas Maslauskas</w:t>
      </w:r>
      <w:r>
        <w:rPr>
          <w:iCs/>
        </w:rPr>
        <w:t xml:space="preserve"> teikė sprendimo projektą – p</w:t>
      </w:r>
      <w:r>
        <w:t xml:space="preserve">atvirtinti </w:t>
      </w:r>
      <w:r w:rsidRPr="005027EC">
        <w:rPr>
          <w:lang w:eastAsia="ar-SA"/>
        </w:rPr>
        <w:t>Rietavo savivaldybės 2022 metų valstybės lėšomis finansuojamų melioracijos statinių  priežiūros ir remonto darbų sąrašą (pridedama).</w:t>
      </w:r>
    </w:p>
    <w:p w14:paraId="4C9D6307" w14:textId="2AAC0ABC" w:rsidR="005027EC" w:rsidRPr="0048099C" w:rsidRDefault="005027EC" w:rsidP="005027EC">
      <w:pPr>
        <w:shd w:val="solid" w:color="FFFFFF" w:fill="FFFFFF"/>
        <w:tabs>
          <w:tab w:val="left" w:pos="0"/>
        </w:tabs>
        <w:ind w:firstLine="0"/>
        <w:rPr>
          <w:szCs w:val="24"/>
        </w:rPr>
      </w:pPr>
      <w:r>
        <w:rPr>
          <w:szCs w:val="24"/>
        </w:rPr>
        <w:t xml:space="preserve">                   </w:t>
      </w:r>
      <w:bookmarkStart w:id="32" w:name="_Hlk96422695"/>
      <w:r w:rsidRPr="0048099C">
        <w:rPr>
          <w:szCs w:val="24"/>
        </w:rPr>
        <w:t>Balsuota už pateiktą sprendimo projektą – 1</w:t>
      </w:r>
      <w:r w:rsidR="00B03263">
        <w:rPr>
          <w:szCs w:val="24"/>
        </w:rPr>
        <w:t>6</w:t>
      </w:r>
      <w:r w:rsidRPr="0048099C">
        <w:rPr>
          <w:szCs w:val="24"/>
        </w:rPr>
        <w:t xml:space="preserve"> už.</w:t>
      </w:r>
    </w:p>
    <w:p w14:paraId="4CECE82C"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32"/>
    <w:p w14:paraId="763AE62E" w14:textId="77777777" w:rsidR="005027EC" w:rsidRDefault="005027EC" w:rsidP="005027EC">
      <w:pPr>
        <w:pStyle w:val="Sraopastraipa"/>
        <w:tabs>
          <w:tab w:val="left" w:pos="1276"/>
        </w:tabs>
        <w:ind w:left="0" w:firstLine="1134"/>
        <w:contextualSpacing/>
      </w:pPr>
    </w:p>
    <w:p w14:paraId="1773A2FD" w14:textId="445D9F36" w:rsidR="00321E00" w:rsidRPr="005027EC" w:rsidRDefault="005027EC" w:rsidP="00B40B9D">
      <w:pPr>
        <w:pStyle w:val="Sraopastraipa"/>
        <w:numPr>
          <w:ilvl w:val="0"/>
          <w:numId w:val="6"/>
        </w:numPr>
        <w:tabs>
          <w:tab w:val="left" w:pos="1276"/>
        </w:tabs>
        <w:ind w:left="0" w:firstLine="1134"/>
        <w:contextualSpacing/>
      </w:pPr>
      <w:r>
        <w:t xml:space="preserve"> SVARSTYTA. </w:t>
      </w:r>
      <w:r>
        <w:rPr>
          <w:iCs/>
        </w:rPr>
        <w:t>Rietavo savivaldybės komunalinių atliekų surinkimo ir tvarkymo 2022 metų sąmatos patvirtinimas.</w:t>
      </w:r>
    </w:p>
    <w:p w14:paraId="2A54C825" w14:textId="68390D89" w:rsidR="005027EC" w:rsidRDefault="005027EC" w:rsidP="005027EC">
      <w:pPr>
        <w:pStyle w:val="Pagrindiniotekstotrauka"/>
        <w:tabs>
          <w:tab w:val="left" w:pos="1247"/>
        </w:tabs>
        <w:ind w:firstLine="0"/>
      </w:pPr>
      <w:r>
        <w:rPr>
          <w:iCs/>
        </w:rPr>
        <w:t xml:space="preserve">                   Finansų ir ekonomikos komiteto pirmininkas Jonas Eugenijus </w:t>
      </w:r>
      <w:proofErr w:type="spellStart"/>
      <w:r>
        <w:rPr>
          <w:iCs/>
        </w:rPr>
        <w:t>Bačinskas</w:t>
      </w:r>
      <w:proofErr w:type="spellEnd"/>
      <w:r>
        <w:rPr>
          <w:iCs/>
        </w:rPr>
        <w:t xml:space="preserve"> teikė sprendimo projektą – p</w:t>
      </w:r>
      <w:r>
        <w:t xml:space="preserve">atvirtinti Rietavo savivaldybės komunalinių atliekų surinkimo ir tvarkymo 2022 metų sąmatą </w:t>
      </w:r>
      <w:r w:rsidRPr="00582148">
        <w:t xml:space="preserve">– </w:t>
      </w:r>
      <w:r>
        <w:t>193,0</w:t>
      </w:r>
      <w:r w:rsidRPr="004E7682">
        <w:t xml:space="preserve"> tūkst. Eur pajamų ir </w:t>
      </w:r>
      <w:r>
        <w:t>193,0</w:t>
      </w:r>
      <w:r w:rsidRPr="00582148">
        <w:t xml:space="preserve"> tūkst. Eur išlaidų (pridedama).</w:t>
      </w:r>
    </w:p>
    <w:p w14:paraId="7181D936" w14:textId="4E2F4BA2" w:rsidR="005027EC" w:rsidRPr="0048099C" w:rsidRDefault="005027EC" w:rsidP="005027EC">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372946">
        <w:rPr>
          <w:szCs w:val="24"/>
        </w:rPr>
        <w:t>6</w:t>
      </w:r>
      <w:r w:rsidRPr="0048099C">
        <w:rPr>
          <w:szCs w:val="24"/>
        </w:rPr>
        <w:t xml:space="preserve"> už.</w:t>
      </w:r>
    </w:p>
    <w:p w14:paraId="1D76F151"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0216DA75" w14:textId="77777777" w:rsidR="005027EC" w:rsidRDefault="005027EC" w:rsidP="005027EC">
      <w:pPr>
        <w:pStyle w:val="Sraopastraipa"/>
        <w:tabs>
          <w:tab w:val="left" w:pos="1276"/>
        </w:tabs>
        <w:ind w:left="0" w:firstLine="1134"/>
        <w:contextualSpacing/>
      </w:pPr>
    </w:p>
    <w:p w14:paraId="2636A261" w14:textId="4479F770" w:rsidR="00321E00" w:rsidRDefault="005027EC" w:rsidP="00B40B9D">
      <w:pPr>
        <w:pStyle w:val="Sraopastraipa"/>
        <w:numPr>
          <w:ilvl w:val="0"/>
          <w:numId w:val="6"/>
        </w:numPr>
        <w:tabs>
          <w:tab w:val="left" w:pos="1276"/>
        </w:tabs>
        <w:ind w:left="0" w:firstLine="1134"/>
        <w:contextualSpacing/>
      </w:pPr>
      <w:r>
        <w:t xml:space="preserve"> SVARSTYTA. P</w:t>
      </w:r>
      <w:r>
        <w:rPr>
          <w:iCs/>
        </w:rPr>
        <w:t>atalpų Oginskių g. 8-1, Rietave nuoma viešo konkurso būdu.</w:t>
      </w:r>
    </w:p>
    <w:p w14:paraId="7B0873C8" w14:textId="5D1A8D5B" w:rsidR="005027EC" w:rsidRDefault="005027EC" w:rsidP="005027EC">
      <w:r>
        <w:rPr>
          <w:iCs/>
        </w:rPr>
        <w:t xml:space="preserve">       </w:t>
      </w:r>
      <w:r w:rsidRPr="00B45380">
        <w:rPr>
          <w:iCs/>
        </w:rPr>
        <w:t>Ūkio plėtros ir ekologijos komiteto pirmininkas Albinas Maslauskas</w:t>
      </w:r>
      <w:r>
        <w:rPr>
          <w:iCs/>
        </w:rPr>
        <w:t xml:space="preserve"> teikė sprendimo projektą – i</w:t>
      </w:r>
      <w:r>
        <w:rPr>
          <w:lang w:eastAsia="lt-LT"/>
        </w:rPr>
        <w:t>šnuomoti viešo konkurso būdu 10 metų laikotarpiui</w:t>
      </w:r>
      <w:r w:rsidRPr="00D04C42">
        <w:rPr>
          <w:lang w:eastAsia="lt-LT"/>
        </w:rPr>
        <w:t xml:space="preserve">, bet ne ilgiau kaip iki nuosavybės teisės </w:t>
      </w:r>
      <w:r>
        <w:rPr>
          <w:lang w:eastAsia="lt-LT"/>
        </w:rPr>
        <w:t xml:space="preserve">į turtą perėjimo kitam asmeniui,  Rietavo </w:t>
      </w:r>
      <w:r w:rsidRPr="00D04C42">
        <w:rPr>
          <w:lang w:eastAsia="lt-LT"/>
        </w:rPr>
        <w:t xml:space="preserve"> savivaldybei nuosavybės teise priklausantį nekilnojamąjį turtą</w:t>
      </w:r>
      <w:r>
        <w:rPr>
          <w:lang w:eastAsia="lt-LT"/>
        </w:rPr>
        <w:t xml:space="preserve"> – </w:t>
      </w:r>
      <w:r>
        <w:t xml:space="preserve">patalpas,  esančias Oginskių g. 8-1, Rietave (unikalus Nr. 6885-0000-6011:0001, pažymėjimas plane 1D1p, paskirtis – administracinė).  </w:t>
      </w:r>
      <w:r>
        <w:rPr>
          <w:szCs w:val="24"/>
        </w:rPr>
        <w:t xml:space="preserve"> Patalpa pažymėta indeksu 1-6, 13,63 kv. m ir 3,16 kv. m bendro naudojimo patalpų, bendras plotas –16,79 kv. m, patalpų likutinė vertė 2022 m. vasario 28 d. – 970,63 Eur.</w:t>
      </w:r>
    </w:p>
    <w:p w14:paraId="0E4EC3AF" w14:textId="75C6B420" w:rsidR="005027EC" w:rsidRDefault="005027EC" w:rsidP="005027EC">
      <w:pPr>
        <w:rPr>
          <w:lang w:eastAsia="lt-LT"/>
        </w:rPr>
      </w:pPr>
      <w:bookmarkStart w:id="33" w:name="part_fc169ad3ce5a4a009aced60b57392f17"/>
      <w:bookmarkEnd w:id="33"/>
      <w:r>
        <w:rPr>
          <w:lang w:eastAsia="lt-LT"/>
        </w:rPr>
        <w:t xml:space="preserve">       </w:t>
      </w:r>
      <w:r w:rsidRPr="00D04C42">
        <w:rPr>
          <w:lang w:eastAsia="lt-LT"/>
        </w:rPr>
        <w:t>Nustatyti 1 punkte nurodyto nekilnojamojo turt</w:t>
      </w:r>
      <w:r>
        <w:rPr>
          <w:lang w:eastAsia="lt-LT"/>
        </w:rPr>
        <w:t xml:space="preserve">o pradinį nuompinigių dydį – 2,90 </w:t>
      </w:r>
      <w:r w:rsidRPr="00D04C42">
        <w:rPr>
          <w:lang w:eastAsia="lt-LT"/>
        </w:rPr>
        <w:t>Eur už 1 kv. m per mėnesį</w:t>
      </w:r>
      <w:bookmarkStart w:id="34" w:name="part_feb3cfb823ab4cd5af47db08a042687d"/>
      <w:bookmarkEnd w:id="34"/>
      <w:r>
        <w:rPr>
          <w:lang w:eastAsia="lt-LT"/>
        </w:rPr>
        <w:t>.</w:t>
      </w:r>
    </w:p>
    <w:p w14:paraId="7EB5C625" w14:textId="61031C16" w:rsidR="005027EC" w:rsidRDefault="005027EC" w:rsidP="005027EC">
      <w:pPr>
        <w:ind w:firstLine="0"/>
        <w:rPr>
          <w:color w:val="000000"/>
          <w:szCs w:val="24"/>
          <w:lang w:eastAsia="lt-LT"/>
        </w:rPr>
      </w:pPr>
      <w:r>
        <w:rPr>
          <w:lang w:eastAsia="lt-LT"/>
        </w:rPr>
        <w:t xml:space="preserve">                   </w:t>
      </w:r>
      <w:r>
        <w:rPr>
          <w:color w:val="000000"/>
          <w:szCs w:val="24"/>
          <w:lang w:eastAsia="lt-LT"/>
        </w:rPr>
        <w:t>Įgalioti  Savivaldybės administracijos direktorių organizuoti  sprendimo 1 punkte nurodyto nekilnojamojo turto  viešą nuomos konkursą ir pasirašyti su konkurso laimėtoju  nekilnojamojo turto nuomos sutartį ir patalpų perdavimo ir priėmimo aktą.</w:t>
      </w:r>
    </w:p>
    <w:p w14:paraId="4F5953EE" w14:textId="2F8E1FF7" w:rsidR="00AD03AE" w:rsidRDefault="00AD03AE" w:rsidP="005027EC">
      <w:pPr>
        <w:ind w:firstLine="0"/>
        <w:rPr>
          <w:color w:val="000000"/>
          <w:szCs w:val="24"/>
          <w:lang w:eastAsia="lt-LT"/>
        </w:rPr>
      </w:pPr>
      <w:r>
        <w:rPr>
          <w:color w:val="000000"/>
          <w:szCs w:val="24"/>
          <w:lang w:eastAsia="lt-LT"/>
        </w:rPr>
        <w:t xml:space="preserve">                   Tarybos narys Juozas </w:t>
      </w:r>
      <w:proofErr w:type="spellStart"/>
      <w:r>
        <w:rPr>
          <w:color w:val="000000"/>
          <w:szCs w:val="24"/>
          <w:lang w:eastAsia="lt-LT"/>
        </w:rPr>
        <w:t>Barsteiga</w:t>
      </w:r>
      <w:proofErr w:type="spellEnd"/>
      <w:r>
        <w:rPr>
          <w:color w:val="000000"/>
          <w:szCs w:val="24"/>
          <w:lang w:eastAsia="lt-LT"/>
        </w:rPr>
        <w:t xml:space="preserve"> pasitikslino, ar</w:t>
      </w:r>
      <w:r w:rsidR="00522496">
        <w:rPr>
          <w:color w:val="000000"/>
          <w:szCs w:val="24"/>
          <w:lang w:eastAsia="lt-LT"/>
        </w:rPr>
        <w:t xml:space="preserve"> į nuomos kainą neįskaičiuota komunalinės paslaugos?</w:t>
      </w:r>
    </w:p>
    <w:p w14:paraId="32649928" w14:textId="3BE490C3" w:rsidR="00522496" w:rsidRPr="00B91FE2" w:rsidRDefault="00522496" w:rsidP="005027EC">
      <w:pPr>
        <w:ind w:firstLine="0"/>
        <w:rPr>
          <w:b/>
          <w:lang w:eastAsia="lt-LT"/>
        </w:rPr>
      </w:pPr>
      <w:r>
        <w:rPr>
          <w:color w:val="000000"/>
          <w:szCs w:val="24"/>
          <w:lang w:eastAsia="lt-LT"/>
        </w:rPr>
        <w:t xml:space="preserve">                   Finansų skyriaus vyresn. specialistė turtui Vanda Galdikienė: be komunalinių mokesčių.</w:t>
      </w:r>
    </w:p>
    <w:p w14:paraId="79F06673" w14:textId="0152056A" w:rsidR="005027EC" w:rsidRPr="0048099C" w:rsidRDefault="005027EC" w:rsidP="005027EC">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461E8B">
        <w:rPr>
          <w:szCs w:val="24"/>
        </w:rPr>
        <w:t>6</w:t>
      </w:r>
      <w:r w:rsidRPr="0048099C">
        <w:rPr>
          <w:szCs w:val="24"/>
        </w:rPr>
        <w:t xml:space="preserve"> už.</w:t>
      </w:r>
    </w:p>
    <w:p w14:paraId="16974FFA"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CC919D1" w14:textId="77777777" w:rsidR="005027EC" w:rsidRDefault="005027EC" w:rsidP="005027EC">
      <w:pPr>
        <w:pStyle w:val="Sraopastraipa"/>
        <w:tabs>
          <w:tab w:val="left" w:pos="1276"/>
        </w:tabs>
        <w:ind w:left="0" w:firstLine="1134"/>
        <w:contextualSpacing/>
      </w:pPr>
    </w:p>
    <w:p w14:paraId="6B936D24" w14:textId="5B1E5B5E" w:rsidR="005027EC" w:rsidRPr="008C11EC" w:rsidRDefault="005027EC" w:rsidP="005027EC">
      <w:pPr>
        <w:pStyle w:val="Sraopastraipa"/>
        <w:numPr>
          <w:ilvl w:val="0"/>
          <w:numId w:val="6"/>
        </w:numPr>
        <w:ind w:hanging="126"/>
        <w:contextualSpacing/>
        <w:rPr>
          <w:i/>
        </w:rPr>
      </w:pPr>
      <w:r>
        <w:t xml:space="preserve"> SVARSTYTA. N</w:t>
      </w:r>
      <w:r>
        <w:rPr>
          <w:iCs/>
        </w:rPr>
        <w:t>ekilnojamojo turto perdavimas pagal panaudos sutartį.</w:t>
      </w:r>
    </w:p>
    <w:p w14:paraId="7571B7F5" w14:textId="09B0CA67" w:rsidR="005027EC" w:rsidRDefault="005027EC" w:rsidP="005027EC">
      <w:pPr>
        <w:rPr>
          <w:lang w:eastAsia="lt-LT"/>
        </w:rPr>
      </w:pPr>
      <w:r>
        <w:rPr>
          <w:iCs/>
        </w:rPr>
        <w:t xml:space="preserve">       </w:t>
      </w:r>
      <w:r w:rsidRPr="00B45380">
        <w:rPr>
          <w:iCs/>
        </w:rPr>
        <w:t>Ūkio plėtros ir ekologijos komiteto pirmininkas Albinas Maslauskas</w:t>
      </w:r>
      <w:r>
        <w:rPr>
          <w:iCs/>
        </w:rPr>
        <w:t xml:space="preserve"> teikė sprendimo projektą – p</w:t>
      </w:r>
      <w:r>
        <w:rPr>
          <w:color w:val="000000"/>
          <w:szCs w:val="24"/>
          <w:lang w:eastAsia="lt-LT"/>
        </w:rPr>
        <w:t xml:space="preserve">erduoti 10 metų laikotarpiui Lietuvos Respublikos aplinkos ministerijos Valstybinės miškų tarnybos </w:t>
      </w:r>
      <w:r>
        <w:rPr>
          <w:color w:val="000000"/>
        </w:rPr>
        <w:t>jos nuostatuose  numatytai veiklai (išskyrus ūkinę ir komercinę veiklą) vykdyti</w:t>
      </w:r>
      <w:r>
        <w:rPr>
          <w:color w:val="000000"/>
          <w:szCs w:val="24"/>
          <w:lang w:eastAsia="lt-LT"/>
        </w:rPr>
        <w:t>, Rietavo</w:t>
      </w:r>
      <w:r w:rsidRPr="00ED6B9B">
        <w:rPr>
          <w:color w:val="000000"/>
          <w:szCs w:val="24"/>
          <w:lang w:eastAsia="lt-LT"/>
        </w:rPr>
        <w:t xml:space="preserve"> savivaldybei nuosavybės teise priklausa</w:t>
      </w:r>
      <w:r>
        <w:rPr>
          <w:color w:val="000000"/>
          <w:szCs w:val="24"/>
          <w:lang w:eastAsia="lt-LT"/>
        </w:rPr>
        <w:t>ntį nekilnojamąjį turtą, esantį Oginskių g. 10, Rietave – 28,75</w:t>
      </w:r>
      <w:r w:rsidRPr="00ED6B9B">
        <w:rPr>
          <w:color w:val="000000"/>
          <w:szCs w:val="24"/>
          <w:lang w:eastAsia="lt-LT"/>
        </w:rPr>
        <w:t xml:space="preserve"> kv. m bendrojo ploto negyvenamąsias patalpas</w:t>
      </w:r>
      <w:r>
        <w:rPr>
          <w:color w:val="000000"/>
          <w:szCs w:val="24"/>
          <w:lang w:eastAsia="lt-LT"/>
        </w:rPr>
        <w:t>,</w:t>
      </w:r>
      <w:r w:rsidRPr="00ED6B9B">
        <w:rPr>
          <w:color w:val="000000"/>
          <w:szCs w:val="24"/>
          <w:lang w:eastAsia="lt-LT"/>
        </w:rPr>
        <w:t xml:space="preserve"> (patalpos plane pažymėtos</w:t>
      </w:r>
      <w:r w:rsidRPr="0046472F">
        <w:t xml:space="preserve"> </w:t>
      </w:r>
      <w:r w:rsidRPr="001518F4">
        <w:rPr>
          <w:szCs w:val="24"/>
        </w:rPr>
        <w:t xml:space="preserve"> </w:t>
      </w:r>
      <w:r w:rsidRPr="001518F4">
        <w:rPr>
          <w:szCs w:val="24"/>
        </w:rPr>
        <w:lastRenderedPageBreak/>
        <w:t>indeksais</w:t>
      </w:r>
      <w:r>
        <w:rPr>
          <w:szCs w:val="24"/>
        </w:rPr>
        <w:t>:</w:t>
      </w:r>
      <w:r w:rsidRPr="001518F4">
        <w:rPr>
          <w:szCs w:val="24"/>
        </w:rPr>
        <w:t xml:space="preserve"> 1-2 (18,79 kv. m), 1/6 be</w:t>
      </w:r>
      <w:r>
        <w:rPr>
          <w:szCs w:val="24"/>
        </w:rPr>
        <w:t>ndro naudojimo</w:t>
      </w:r>
      <w:r w:rsidRPr="001518F4">
        <w:rPr>
          <w:szCs w:val="24"/>
        </w:rPr>
        <w:t xml:space="preserve"> patalpų,  pažymėtų indeksais 1-9, 1-1, 1-20, 1-19 (5,78 kv. m), </w:t>
      </w:r>
      <w:r>
        <w:rPr>
          <w:szCs w:val="24"/>
        </w:rPr>
        <w:t>1/4 bendro naudojimo patalpų,</w:t>
      </w:r>
      <w:r w:rsidRPr="001518F4">
        <w:rPr>
          <w:szCs w:val="24"/>
        </w:rPr>
        <w:t xml:space="preserve"> pažymėtų indeksais 1-5, 1-11 (4,18 kv. </w:t>
      </w:r>
      <w:r>
        <w:rPr>
          <w:szCs w:val="24"/>
        </w:rPr>
        <w:t>m</w:t>
      </w:r>
      <w:r>
        <w:rPr>
          <w:color w:val="000000"/>
          <w:szCs w:val="24"/>
          <w:lang w:eastAsia="lt-LT"/>
        </w:rPr>
        <w:t>)  pastato</w:t>
      </w:r>
      <w:r w:rsidRPr="00ED6B9B">
        <w:rPr>
          <w:color w:val="000000"/>
          <w:szCs w:val="24"/>
          <w:lang w:eastAsia="lt-LT"/>
        </w:rPr>
        <w:t>, kuriame yra patalpos</w:t>
      </w:r>
      <w:r>
        <w:rPr>
          <w:color w:val="000000"/>
          <w:szCs w:val="24"/>
          <w:lang w:eastAsia="lt-LT"/>
        </w:rPr>
        <w:t xml:space="preserve"> unikalus Nr. 6890-5000-5010, likutinė vertė 2022 m. sausio 31 d. – 2046,22 Eur</w:t>
      </w:r>
      <w:r>
        <w:t>.</w:t>
      </w:r>
    </w:p>
    <w:p w14:paraId="26AB38F4" w14:textId="442339C4" w:rsidR="005027EC" w:rsidRDefault="005027EC" w:rsidP="005027EC">
      <w:pPr>
        <w:tabs>
          <w:tab w:val="left" w:pos="1560"/>
        </w:tabs>
      </w:pPr>
      <w:r>
        <w:rPr>
          <w:lang w:eastAsia="lt-LT"/>
        </w:rPr>
        <w:t xml:space="preserve">       </w:t>
      </w:r>
      <w:r>
        <w:rPr>
          <w:color w:val="000000"/>
          <w:szCs w:val="24"/>
          <w:lang w:eastAsia="lt-LT"/>
        </w:rPr>
        <w:t>Įgalioti  Savivald</w:t>
      </w:r>
      <w:r>
        <w:t xml:space="preserve">ybės administracijos direktorių Vytautą </w:t>
      </w:r>
      <w:proofErr w:type="spellStart"/>
      <w:r>
        <w:t>Dičiūną</w:t>
      </w:r>
      <w:proofErr w:type="spellEnd"/>
      <w:r>
        <w:t xml:space="preserve"> pasirašyti panaudos sutartį ir turto perdavimo ir priėmimo aktą. </w:t>
      </w:r>
    </w:p>
    <w:p w14:paraId="318734D1" w14:textId="1F6D3CDE" w:rsidR="005027EC" w:rsidRPr="0048099C" w:rsidRDefault="005027EC" w:rsidP="005027EC">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522496">
        <w:rPr>
          <w:szCs w:val="24"/>
        </w:rPr>
        <w:t>6</w:t>
      </w:r>
      <w:r w:rsidRPr="0048099C">
        <w:rPr>
          <w:szCs w:val="24"/>
        </w:rPr>
        <w:t xml:space="preserve"> už.</w:t>
      </w:r>
    </w:p>
    <w:p w14:paraId="2B0204E7"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7701A7" w14:textId="77777777" w:rsidR="005027EC" w:rsidRDefault="005027EC" w:rsidP="005027EC">
      <w:pPr>
        <w:pStyle w:val="Sraopastraipa"/>
        <w:tabs>
          <w:tab w:val="left" w:pos="1276"/>
        </w:tabs>
        <w:ind w:left="0" w:firstLine="1134"/>
        <w:contextualSpacing/>
      </w:pPr>
    </w:p>
    <w:p w14:paraId="78B0DF5F" w14:textId="1F907475" w:rsidR="00321E00" w:rsidRPr="005027EC" w:rsidRDefault="005027EC" w:rsidP="00B40B9D">
      <w:pPr>
        <w:pStyle w:val="Sraopastraipa"/>
        <w:numPr>
          <w:ilvl w:val="0"/>
          <w:numId w:val="6"/>
        </w:numPr>
        <w:tabs>
          <w:tab w:val="left" w:pos="1276"/>
        </w:tabs>
        <w:ind w:left="0" w:firstLine="1134"/>
        <w:contextualSpacing/>
      </w:pPr>
      <w:r>
        <w:t xml:space="preserve"> SVARSTYTA. </w:t>
      </w:r>
      <w:r>
        <w:rPr>
          <w:iCs/>
        </w:rPr>
        <w:t>Savivaldybės ilgalaikio materialiojo turto nuomos sutarties pratęsimas.</w:t>
      </w:r>
    </w:p>
    <w:p w14:paraId="1423E835" w14:textId="102B94CE" w:rsidR="005027EC" w:rsidRDefault="005027EC" w:rsidP="005027EC">
      <w:r>
        <w:rPr>
          <w:iCs/>
        </w:rPr>
        <w:t xml:space="preserve">       </w:t>
      </w:r>
      <w:r w:rsidRPr="00B45380">
        <w:rPr>
          <w:iCs/>
        </w:rPr>
        <w:t>Ūkio plėtros ir ekologijos komiteto pirmininkas Albinas Maslauskas</w:t>
      </w:r>
      <w:r>
        <w:rPr>
          <w:iCs/>
        </w:rPr>
        <w:t xml:space="preserve"> teikė sprendimo projektą – p</w:t>
      </w:r>
      <w:r>
        <w:rPr>
          <w:color w:val="000000" w:themeColor="text1"/>
        </w:rPr>
        <w:t>ratęsti iki 2025 m. gruodžio 31</w:t>
      </w:r>
      <w:r w:rsidRPr="00633856">
        <w:rPr>
          <w:color w:val="000000" w:themeColor="text1"/>
        </w:rPr>
        <w:t xml:space="preserve"> d. Savivaldybės ilgalaikio materialiojo turt</w:t>
      </w:r>
      <w:r>
        <w:rPr>
          <w:color w:val="000000" w:themeColor="text1"/>
        </w:rPr>
        <w:t>o nuomos sutartį Nr. 21/DTS-2/R8-14, sudarytą 2016 m. sausio 4</w:t>
      </w:r>
      <w:r w:rsidRPr="00633856">
        <w:rPr>
          <w:color w:val="000000" w:themeColor="text1"/>
        </w:rPr>
        <w:t xml:space="preserve"> d. su </w:t>
      </w:r>
      <w:r>
        <w:t>Valstybinio socialinio draudimo fondo valdybos Mažeikių skyriumi dėl Rietavo savivaldybei nuosavybės teise priklausančių patalpų, esančių Rietavo m., Oginskių g. 10.</w:t>
      </w:r>
    </w:p>
    <w:p w14:paraId="408FED54" w14:textId="48F154FE" w:rsidR="005027EC" w:rsidRDefault="005027EC" w:rsidP="005027EC">
      <w:pPr>
        <w:ind w:firstLine="567"/>
      </w:pPr>
      <w:r>
        <w:t xml:space="preserve">  </w:t>
      </w:r>
      <w:r>
        <w:tab/>
        <w:t xml:space="preserve">       Įgalioti Rietavo savivaldybės administracijos direktorių Vytautą </w:t>
      </w:r>
      <w:proofErr w:type="spellStart"/>
      <w:r>
        <w:t>Dičiūną</w:t>
      </w:r>
      <w:proofErr w:type="spellEnd"/>
      <w:r>
        <w:t xml:space="preserve"> pasirašyti papildomą susitarimą dėl Savivaldybės ilgalaikio materialiojo turto nuomos sutarties Nr. </w:t>
      </w:r>
      <w:r>
        <w:rPr>
          <w:color w:val="000000" w:themeColor="text1"/>
        </w:rPr>
        <w:t>21/DTS-2/R8-14</w:t>
      </w:r>
      <w:r>
        <w:t xml:space="preserve"> pratęsimo.</w:t>
      </w:r>
    </w:p>
    <w:p w14:paraId="1F35E339" w14:textId="17EAC72E" w:rsidR="005027EC" w:rsidRPr="0048099C" w:rsidRDefault="005027EC" w:rsidP="005027EC">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C92EC9">
        <w:rPr>
          <w:szCs w:val="24"/>
        </w:rPr>
        <w:t>6</w:t>
      </w:r>
      <w:r w:rsidRPr="0048099C">
        <w:rPr>
          <w:szCs w:val="24"/>
        </w:rPr>
        <w:t xml:space="preserve"> už.</w:t>
      </w:r>
    </w:p>
    <w:p w14:paraId="715ABF4C" w14:textId="77777777" w:rsidR="005027EC" w:rsidRDefault="005027EC" w:rsidP="005027EC">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995A9C" w14:textId="77777777" w:rsidR="005027EC" w:rsidRDefault="005027EC" w:rsidP="005027EC">
      <w:pPr>
        <w:pStyle w:val="Sraopastraipa"/>
        <w:tabs>
          <w:tab w:val="left" w:pos="1276"/>
        </w:tabs>
        <w:ind w:left="0" w:firstLine="1134"/>
        <w:contextualSpacing/>
      </w:pPr>
    </w:p>
    <w:p w14:paraId="66F3340A" w14:textId="7898CD52" w:rsidR="009D089E" w:rsidRPr="00343CDD" w:rsidRDefault="009D089E" w:rsidP="00B40B9D">
      <w:pPr>
        <w:pStyle w:val="Sraopastraipa"/>
        <w:numPr>
          <w:ilvl w:val="0"/>
          <w:numId w:val="6"/>
        </w:numPr>
        <w:tabs>
          <w:tab w:val="left" w:pos="1276"/>
        </w:tabs>
        <w:ind w:left="0" w:firstLine="1134"/>
        <w:contextualSpacing/>
      </w:pPr>
      <w:r w:rsidRPr="00343CDD">
        <w:t>Savivaldybės mero informacija.</w:t>
      </w:r>
    </w:p>
    <w:p w14:paraId="635A07D8" w14:textId="24EC7520" w:rsidR="00753EA6"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9D089E" w:rsidRPr="00B12B5D">
        <w:rPr>
          <w:b w:val="0"/>
        </w:rPr>
        <w:t>Savivaldybės meras Antanas Černeckis</w:t>
      </w:r>
      <w:r w:rsidR="00F40FB7">
        <w:rPr>
          <w:b w:val="0"/>
        </w:rPr>
        <w:t xml:space="preserve"> informavo </w:t>
      </w:r>
      <w:r w:rsidR="00B40B9D">
        <w:rPr>
          <w:b w:val="0"/>
        </w:rPr>
        <w:t xml:space="preserve">Tarybos </w:t>
      </w:r>
      <w:r w:rsidR="00F40FB7">
        <w:rPr>
          <w:b w:val="0"/>
        </w:rPr>
        <w:t xml:space="preserve">narius apie </w:t>
      </w:r>
      <w:r w:rsidR="00027D0E">
        <w:rPr>
          <w:b w:val="0"/>
        </w:rPr>
        <w:t>Telšių regiono integruotos teritorij</w:t>
      </w:r>
      <w:r w:rsidR="00726B86">
        <w:rPr>
          <w:b w:val="0"/>
        </w:rPr>
        <w:t>ų vystymo program</w:t>
      </w:r>
      <w:r w:rsidR="00027D0E">
        <w:rPr>
          <w:b w:val="0"/>
        </w:rPr>
        <w:t xml:space="preserve">os </w:t>
      </w:r>
      <w:r w:rsidR="00453C5D">
        <w:rPr>
          <w:b w:val="0"/>
        </w:rPr>
        <w:t xml:space="preserve">vykdymą Rietavo savivaldybėje. Vykdoma 10 projektų. </w:t>
      </w:r>
      <w:r w:rsidR="0010706D">
        <w:rPr>
          <w:b w:val="0"/>
        </w:rPr>
        <w:t>Pristatė, kiek ir k</w:t>
      </w:r>
      <w:r w:rsidR="00714A00">
        <w:rPr>
          <w:b w:val="0"/>
        </w:rPr>
        <w:t>ur</w:t>
      </w:r>
      <w:r w:rsidR="0010706D">
        <w:rPr>
          <w:b w:val="0"/>
        </w:rPr>
        <w:t>i</w:t>
      </w:r>
      <w:r w:rsidR="00714A00">
        <w:rPr>
          <w:b w:val="0"/>
        </w:rPr>
        <w:t xml:space="preserve">e projektai jau įvykdyti, </w:t>
      </w:r>
      <w:r w:rsidR="0020470D">
        <w:rPr>
          <w:b w:val="0"/>
        </w:rPr>
        <w:t>kurie vykdomi</w:t>
      </w:r>
      <w:r w:rsidR="00753EA6">
        <w:rPr>
          <w:b w:val="0"/>
        </w:rPr>
        <w:t>. Išsamesnė informacija paskelbta Savivaldybės interneto svetainėje.</w:t>
      </w:r>
    </w:p>
    <w:p w14:paraId="1E5622B8" w14:textId="42518B57" w:rsidR="00753EA6" w:rsidRDefault="00753EA6" w:rsidP="005A0376">
      <w:pPr>
        <w:pStyle w:val="prastasistinklapis"/>
        <w:shd w:val="clear" w:color="auto" w:fill="FFFFFF"/>
        <w:jc w:val="left"/>
        <w:rPr>
          <w:b w:val="0"/>
        </w:rPr>
      </w:pPr>
      <w:r>
        <w:rPr>
          <w:b w:val="0"/>
        </w:rPr>
        <w:t xml:space="preserve">                    Tarybos posėdis planuojamas kovo 24 d.</w:t>
      </w:r>
    </w:p>
    <w:p w14:paraId="4D5B60A5" w14:textId="305EF935" w:rsidR="004D6D3B" w:rsidRDefault="004D6D3B" w:rsidP="005A0376">
      <w:pPr>
        <w:pStyle w:val="prastasistinklapis"/>
        <w:shd w:val="clear" w:color="auto" w:fill="FFFFFF"/>
        <w:jc w:val="left"/>
        <w:rPr>
          <w:b w:val="0"/>
        </w:rPr>
      </w:pPr>
      <w:r>
        <w:rPr>
          <w:b w:val="0"/>
        </w:rPr>
        <w:t xml:space="preserve">                    I</w:t>
      </w:r>
      <w:r w:rsidR="00462691">
        <w:rPr>
          <w:b w:val="0"/>
        </w:rPr>
        <w:t>šsamios i</w:t>
      </w:r>
      <w:r>
        <w:rPr>
          <w:b w:val="0"/>
        </w:rPr>
        <w:t xml:space="preserve">nformacijos dėl šiandien prasidėjusio </w:t>
      </w:r>
      <w:r w:rsidR="00462691">
        <w:rPr>
          <w:b w:val="0"/>
        </w:rPr>
        <w:t xml:space="preserve">karo Ukrainoje neturiu, laukia sudėtingas metas. </w:t>
      </w:r>
      <w:r w:rsidR="00FD412E">
        <w:rPr>
          <w:b w:val="0"/>
        </w:rPr>
        <w:t>Greičiausiai reikės org</w:t>
      </w:r>
      <w:r w:rsidR="00C220DE">
        <w:rPr>
          <w:b w:val="0"/>
        </w:rPr>
        <w:t xml:space="preserve">anizuoti pagalbą Ukrainos žmonės, apie tai informuosime ir komunikuosime. </w:t>
      </w:r>
    </w:p>
    <w:p w14:paraId="468B2D83" w14:textId="0ABDBA5B" w:rsidR="00C24083" w:rsidRDefault="00C24083" w:rsidP="005A0376">
      <w:pPr>
        <w:pStyle w:val="prastasistinklapis"/>
        <w:shd w:val="clear" w:color="auto" w:fill="FFFFFF"/>
        <w:jc w:val="left"/>
        <w:rPr>
          <w:b w:val="0"/>
        </w:rPr>
      </w:pPr>
      <w:r>
        <w:rPr>
          <w:b w:val="0"/>
        </w:rPr>
        <w:t xml:space="preserve">                    Į naują Europos Sąjungos paramos </w:t>
      </w:r>
      <w:r w:rsidR="00A51934">
        <w:rPr>
          <w:b w:val="0"/>
        </w:rPr>
        <w:t xml:space="preserve">finansavimą sunku „patekti“ mažoms savivaldybėms. </w:t>
      </w:r>
      <w:r w:rsidR="005C462F">
        <w:rPr>
          <w:b w:val="0"/>
        </w:rPr>
        <w:t xml:space="preserve">Kol kas tik pradžia, bet ji labai komplikuota. </w:t>
      </w:r>
    </w:p>
    <w:p w14:paraId="5D2735DB" w14:textId="592DEF74" w:rsidR="009C617F" w:rsidRDefault="00E20F27" w:rsidP="005A0376">
      <w:pPr>
        <w:pStyle w:val="prastasistinklapis"/>
        <w:shd w:val="clear" w:color="auto" w:fill="FFFFFF"/>
        <w:jc w:val="left"/>
        <w:rPr>
          <w:b w:val="0"/>
        </w:rPr>
      </w:pPr>
      <w:r>
        <w:rPr>
          <w:b w:val="0"/>
        </w:rPr>
        <w:t xml:space="preserve">                   </w:t>
      </w:r>
      <w:r w:rsidR="009C617F">
        <w:rPr>
          <w:b w:val="0"/>
        </w:rPr>
        <w:t xml:space="preserve"> </w:t>
      </w:r>
      <w:r w:rsidR="0036293E">
        <w:rPr>
          <w:b w:val="0"/>
        </w:rPr>
        <w:t xml:space="preserve">Rytoj keturių savivaldybių merai vykstame į Lietuvos Respublikos Prezidentūrą kalbėtis dėl Tūkstantmečio mokyklų programos. </w:t>
      </w:r>
      <w:r w:rsidR="00520FC5">
        <w:rPr>
          <w:b w:val="0"/>
        </w:rPr>
        <w:t>Susitikimo metu pristaty</w:t>
      </w:r>
      <w:r w:rsidR="0025686E">
        <w:rPr>
          <w:b w:val="0"/>
        </w:rPr>
        <w:t>siu situaciją Savivaldybėje, kai neturime 1</w:t>
      </w:r>
      <w:r w:rsidR="003B4C9D">
        <w:rPr>
          <w:b w:val="0"/>
        </w:rPr>
        <w:t xml:space="preserve"> </w:t>
      </w:r>
      <w:r w:rsidR="0025686E">
        <w:rPr>
          <w:b w:val="0"/>
        </w:rPr>
        <w:t xml:space="preserve">000 mokinių. </w:t>
      </w:r>
      <w:r w:rsidR="00162C48">
        <w:rPr>
          <w:b w:val="0"/>
        </w:rPr>
        <w:t xml:space="preserve">Rietavo Lauryno Ivinskio gimnazija, kad galėtų dalyvauti minėtoje programoje, turi „glaustis“ prie kitos </w:t>
      </w:r>
      <w:r w:rsidR="00D51588">
        <w:rPr>
          <w:b w:val="0"/>
        </w:rPr>
        <w:t xml:space="preserve">savivaldybės gimnazijos. </w:t>
      </w:r>
      <w:r w:rsidR="0076634E">
        <w:rPr>
          <w:b w:val="0"/>
        </w:rPr>
        <w:t xml:space="preserve">20 savivaldybių merai pasirašėme, kad tvarką reikia keisti. </w:t>
      </w:r>
    </w:p>
    <w:p w14:paraId="17981B58" w14:textId="5D8D6FCA" w:rsidR="00952E7F" w:rsidRDefault="00753EA6" w:rsidP="0040471A">
      <w:pPr>
        <w:pStyle w:val="prastasistinklapis"/>
        <w:shd w:val="clear" w:color="auto" w:fill="FFFFFF"/>
        <w:jc w:val="left"/>
        <w:rPr>
          <w:b w:val="0"/>
        </w:rPr>
      </w:pPr>
      <w:r>
        <w:rPr>
          <w:b w:val="0"/>
        </w:rPr>
        <w:t xml:space="preserve">                   </w:t>
      </w:r>
      <w:r w:rsidR="005E27BE">
        <w:rPr>
          <w:b w:val="0"/>
        </w:rPr>
        <w:t xml:space="preserve">Ministerijos ignoruoja priimtą Regionų plėtros įstatymą, kuriame išdėstyta, kad 30 proc. lėšų savivaldybės gali naudoti savarankiškai.  </w:t>
      </w:r>
    </w:p>
    <w:p w14:paraId="5BF04160" w14:textId="77777777" w:rsidR="005708B0" w:rsidRPr="009D089E" w:rsidRDefault="006B7E70" w:rsidP="00B12B5D">
      <w:pPr>
        <w:pStyle w:val="prastasistinklapis"/>
        <w:shd w:val="clear" w:color="auto" w:fill="FFFFFF"/>
        <w:jc w:val="left"/>
        <w:rPr>
          <w:b w:val="0"/>
          <w:color w:val="000000"/>
          <w:szCs w:val="24"/>
          <w:lang w:eastAsia="lt-LT"/>
        </w:rPr>
      </w:pPr>
      <w:r>
        <w:rPr>
          <w:b w:val="0"/>
        </w:rPr>
        <w:t xml:space="preserve">                 </w:t>
      </w:r>
    </w:p>
    <w:p w14:paraId="2B08DC6A" w14:textId="77777777" w:rsidR="008E4E84" w:rsidRDefault="00A04B09" w:rsidP="00D878E9">
      <w:pPr>
        <w:numPr>
          <w:ilvl w:val="0"/>
          <w:numId w:val="6"/>
        </w:numPr>
        <w:tabs>
          <w:tab w:val="left" w:pos="1134"/>
          <w:tab w:val="left" w:pos="1701"/>
        </w:tabs>
        <w:ind w:firstLine="16"/>
      </w:pPr>
      <w:r>
        <w:t xml:space="preserve"> </w:t>
      </w:r>
      <w:r w:rsidR="008E4E84">
        <w:t>Tarybos narių siūlymai, paklausimai, pastabos.</w:t>
      </w:r>
    </w:p>
    <w:p w14:paraId="0CF3C686" w14:textId="77777777" w:rsidR="00AF2E20" w:rsidRDefault="00D878E9" w:rsidP="00A04B09">
      <w:pPr>
        <w:tabs>
          <w:tab w:val="left" w:pos="1134"/>
        </w:tabs>
        <w:ind w:left="-142" w:firstLine="1276"/>
      </w:pPr>
      <w:r>
        <w:t xml:space="preserve">  </w:t>
      </w:r>
      <w:r w:rsidR="001B619E">
        <w:t xml:space="preserve">Tarybos narys </w:t>
      </w:r>
      <w:r w:rsidR="0040471A">
        <w:t xml:space="preserve">Juozas </w:t>
      </w:r>
      <w:proofErr w:type="spellStart"/>
      <w:r w:rsidR="0040471A">
        <w:t>Barsteiga</w:t>
      </w:r>
      <w:proofErr w:type="spellEnd"/>
      <w:r>
        <w:t xml:space="preserve">: </w:t>
      </w:r>
      <w:r w:rsidR="0040471A">
        <w:t xml:space="preserve">Lietuvos Respublikos Prezidentas </w:t>
      </w:r>
      <w:r w:rsidR="00AF2E20">
        <w:t>įvedė nepaprastąją padėtį šalyje. Kokia būtų Rietavo situacija šiame kontekste?</w:t>
      </w:r>
    </w:p>
    <w:p w14:paraId="2EE591F0" w14:textId="71E321EB" w:rsidR="00DB2981" w:rsidRDefault="009571EA" w:rsidP="00A04B09">
      <w:pPr>
        <w:tabs>
          <w:tab w:val="left" w:pos="1134"/>
        </w:tabs>
        <w:ind w:left="-142" w:firstLine="1276"/>
      </w:pPr>
      <w:r>
        <w:t xml:space="preserve">  </w:t>
      </w:r>
      <w:r w:rsidR="001B619E">
        <w:t xml:space="preserve">Savivaldybės </w:t>
      </w:r>
      <w:r w:rsidR="00210427">
        <w:t>meras Antanas Černeckis</w:t>
      </w:r>
      <w:r w:rsidR="001B619E">
        <w:t xml:space="preserve">: </w:t>
      </w:r>
      <w:r w:rsidR="00BE305F">
        <w:t xml:space="preserve">nepaprastoji padėtis nėra karo padėtis. </w:t>
      </w:r>
      <w:r w:rsidR="008362A0">
        <w:t>S</w:t>
      </w:r>
      <w:r w:rsidR="00D06C08">
        <w:t xml:space="preserve">uvaržymai, matyt, atsispindės </w:t>
      </w:r>
      <w:r w:rsidR="008362A0">
        <w:t xml:space="preserve">tam tikrose tvarkose. Apie tai būsite informuoti. </w:t>
      </w:r>
      <w:r w:rsidR="00DB2981">
        <w:t>Spėlioti nenoriu.</w:t>
      </w:r>
    </w:p>
    <w:p w14:paraId="7821F856" w14:textId="77777777" w:rsidR="000163AF" w:rsidRDefault="00DB2981" w:rsidP="00A04B09">
      <w:pPr>
        <w:tabs>
          <w:tab w:val="left" w:pos="1134"/>
        </w:tabs>
        <w:ind w:left="-142" w:firstLine="1276"/>
      </w:pPr>
      <w:r>
        <w:t xml:space="preserve">  Tarybos narys Juozas </w:t>
      </w:r>
      <w:proofErr w:type="spellStart"/>
      <w:r>
        <w:t>Barsteiga</w:t>
      </w:r>
      <w:proofErr w:type="spellEnd"/>
      <w:r>
        <w:t xml:space="preserve"> </w:t>
      </w:r>
      <w:r w:rsidR="000861BB">
        <w:t>paprašė patikslinti, ką Savivaldybė</w:t>
      </w:r>
      <w:r w:rsidR="000163AF">
        <w:t xml:space="preserve"> daro esant nepaprastajai padėčiai?</w:t>
      </w:r>
    </w:p>
    <w:p w14:paraId="351F800C" w14:textId="77777777" w:rsidR="00C27F4A" w:rsidRDefault="000163AF" w:rsidP="00A04B09">
      <w:pPr>
        <w:tabs>
          <w:tab w:val="left" w:pos="1134"/>
        </w:tabs>
        <w:ind w:left="-142" w:firstLine="1276"/>
      </w:pPr>
      <w:r>
        <w:t xml:space="preserve">  Savivaldybės meras Antanas Černeckis: </w:t>
      </w:r>
      <w:r w:rsidR="001D1E37">
        <w:t>nepaprastoji padėtis būna įvesta dėl stichinių nelaimių ir pan., dėl karo</w:t>
      </w:r>
      <w:r w:rsidR="00DA4BA2">
        <w:t xml:space="preserve"> – dar nesame susidūrę. </w:t>
      </w:r>
      <w:r w:rsidR="00694A0F">
        <w:t xml:space="preserve">Aiškiai atsakyti kol kas negaliu, bet viską skelbsime </w:t>
      </w:r>
      <w:r w:rsidR="00116A55">
        <w:t xml:space="preserve">Savivaldybės interneto svetainėje. </w:t>
      </w:r>
    </w:p>
    <w:p w14:paraId="37187AF0" w14:textId="29ED33B5" w:rsidR="00467EA7" w:rsidRDefault="00C27F4A" w:rsidP="00A04B09">
      <w:pPr>
        <w:tabs>
          <w:tab w:val="left" w:pos="1134"/>
        </w:tabs>
        <w:ind w:left="-142" w:firstLine="1276"/>
      </w:pPr>
      <w:r>
        <w:lastRenderedPageBreak/>
        <w:t xml:space="preserve">   Tarybos narys Albinas Maslauskas: noriu grį</w:t>
      </w:r>
      <w:r w:rsidR="00171DC1">
        <w:t xml:space="preserve">žti prie klausimo dėl kelių. </w:t>
      </w:r>
      <w:r w:rsidR="00787D91">
        <w:t xml:space="preserve">Jau kalbėjome apie tai, kad Savivaldybėje keliai </w:t>
      </w:r>
      <w:r w:rsidR="0072763B">
        <w:t xml:space="preserve">prižiūrimi prastai. </w:t>
      </w:r>
      <w:r w:rsidR="00AD1D0E">
        <w:t xml:space="preserve">Pavyzdžiui, vasario 22 d. kelias nuo Plungės iki Savivaldybės ribos nuvalytas ir pabarstytas, o pas </w:t>
      </w:r>
      <w:r w:rsidR="003747F1">
        <w:t xml:space="preserve">mus slidus ir neprižiūrėtas. </w:t>
      </w:r>
      <w:r w:rsidR="00467EA7">
        <w:t>Reikėtų kreiptis į Kelių priežiūros tarnybą, kad nedarytų atskirų valstybių.</w:t>
      </w:r>
      <w:r w:rsidR="00A105E8">
        <w:t xml:space="preserve"> Kitas klausimas – kelias į Žarėnus</w:t>
      </w:r>
      <w:r w:rsidR="00114654">
        <w:t xml:space="preserve"> labai prastos būklės. Savivaldybė turėtų dėti pastangas, kad taip nebūtų. </w:t>
      </w:r>
    </w:p>
    <w:p w14:paraId="336BB204" w14:textId="11F49D3F" w:rsidR="00521572" w:rsidRDefault="00467EA7" w:rsidP="00A04B09">
      <w:pPr>
        <w:tabs>
          <w:tab w:val="left" w:pos="1134"/>
        </w:tabs>
        <w:ind w:left="-142" w:firstLine="1276"/>
      </w:pPr>
      <w:r>
        <w:t xml:space="preserve">   Savivaldybės meras Antanas Černeckis: </w:t>
      </w:r>
      <w:r w:rsidR="00DB2981">
        <w:t xml:space="preserve"> </w:t>
      </w:r>
      <w:r w:rsidR="002A4E64">
        <w:t>Žarėnų keliu rūpinamės kaip nė vienu kitu. Kreipėmės ir į Kelių direkciją, ir į Susisiekimo ministeriją</w:t>
      </w:r>
      <w:r w:rsidR="00EE1C8F">
        <w:t xml:space="preserve">, bet, deja, prioritetai jų kiti. </w:t>
      </w:r>
      <w:r w:rsidR="00E40836">
        <w:t>Pamenate, reitingavome regioninius kelius ir jį iškėlėme į pirmą vietą</w:t>
      </w:r>
      <w:r w:rsidR="00313C43">
        <w:t xml:space="preserve">, bet jų reitingavime mes atsiduriame </w:t>
      </w:r>
      <w:r w:rsidR="007C6DB8">
        <w:t xml:space="preserve">paskutinėje vietoje. Vakar turėjome nuotolinį susitikimą su Šilalės kelių priežiūros tarnyba. </w:t>
      </w:r>
      <w:r w:rsidR="003C5EC5">
        <w:t>Susitikime dalyvavo ir Tverų seniūnas. Išsakėme visas problemas</w:t>
      </w:r>
      <w:r w:rsidR="00DB7D24">
        <w:t xml:space="preserve">. Pažadėjo atvežti žvyro. </w:t>
      </w:r>
      <w:r w:rsidR="00036A03">
        <w:t xml:space="preserve">Daugybę problemų turime dėl duobių, atsiradusių po žiemos. </w:t>
      </w:r>
      <w:r w:rsidR="0000250C">
        <w:t>Žemaitijos plentas šiek tiek sutvarkytas, bet</w:t>
      </w:r>
      <w:r w:rsidR="00040CB7">
        <w:t xml:space="preserve">, anot jų, jeigu sutvarkyti kelią </w:t>
      </w:r>
      <w:proofErr w:type="spellStart"/>
      <w:r w:rsidR="00040CB7">
        <w:t>Žadvainių</w:t>
      </w:r>
      <w:proofErr w:type="spellEnd"/>
      <w:r w:rsidR="00040CB7">
        <w:t xml:space="preserve"> link, jie turėtų</w:t>
      </w:r>
      <w:r w:rsidR="00C72FCF">
        <w:t xml:space="preserve"> </w:t>
      </w:r>
      <w:r w:rsidR="00040CB7">
        <w:t>sudėt</w:t>
      </w:r>
      <w:r w:rsidR="00C72FCF">
        <w:t>i</w:t>
      </w:r>
      <w:r w:rsidR="00040CB7">
        <w:t xml:space="preserve"> vis</w:t>
      </w:r>
      <w:r w:rsidR="00C72FCF">
        <w:t xml:space="preserve">as turimas lėšas. </w:t>
      </w:r>
      <w:r w:rsidR="00AC21A1">
        <w:t>Pro</w:t>
      </w:r>
      <w:r w:rsidR="004151CE">
        <w:t xml:space="preserve">blemas aptariau su Lietuvos Respublikos Seimo nariu Jonu Varkaliu. Daug pirkimų sustabdyta, todėl darbai nusikelia. </w:t>
      </w:r>
      <w:r w:rsidR="00C26A14">
        <w:t xml:space="preserve">Grįžtant prie vakarykščio nuotolinio susitikimo išsakėme pastabų dėl kelio žvyravimo, žymėjimo, pakelės medžių ir t. t. </w:t>
      </w:r>
      <w:r w:rsidR="005C0A64">
        <w:t xml:space="preserve">Atkreipiu dėmesį, kad visas problemas jie </w:t>
      </w:r>
      <w:r w:rsidR="008B2655">
        <w:t xml:space="preserve">supranta, bet sako, kad neturi </w:t>
      </w:r>
      <w:r w:rsidR="00C34AE9">
        <w:t>lėš</w:t>
      </w:r>
      <w:r w:rsidR="008B2655">
        <w:t xml:space="preserve">ų jas visas išspręsti. </w:t>
      </w:r>
    </w:p>
    <w:p w14:paraId="62367DAA" w14:textId="5CCA0440" w:rsidR="00653880" w:rsidRDefault="00521572" w:rsidP="00A04B09">
      <w:pPr>
        <w:tabs>
          <w:tab w:val="left" w:pos="1134"/>
        </w:tabs>
        <w:ind w:left="-142" w:firstLine="1276"/>
      </w:pPr>
      <w:r>
        <w:t xml:space="preserve">   </w:t>
      </w:r>
      <w:r w:rsidR="00381689">
        <w:t xml:space="preserve">Tarybos narys Viktoras </w:t>
      </w:r>
      <w:proofErr w:type="spellStart"/>
      <w:r w:rsidR="00381689">
        <w:t>Krajinas</w:t>
      </w:r>
      <w:proofErr w:type="spellEnd"/>
      <w:r w:rsidR="00683058">
        <w:t xml:space="preserve"> </w:t>
      </w:r>
      <w:r w:rsidR="00653880">
        <w:t>repli</w:t>
      </w:r>
      <w:r w:rsidR="00683058">
        <w:t xml:space="preserve">kavo, kad </w:t>
      </w:r>
      <w:r w:rsidR="00CA345B">
        <w:t xml:space="preserve">Kelių priežiūros tarnybos darbas nesikeis tol, kol nebus pakeistas </w:t>
      </w:r>
      <w:r w:rsidR="00653880">
        <w:t xml:space="preserve">jų vadovas. </w:t>
      </w:r>
    </w:p>
    <w:p w14:paraId="55939364" w14:textId="304F16A9" w:rsidR="000A655A" w:rsidRDefault="00A90A63" w:rsidP="00855CC7">
      <w:pPr>
        <w:tabs>
          <w:tab w:val="left" w:pos="1134"/>
        </w:tabs>
        <w:ind w:left="-142" w:firstLine="1276"/>
      </w:pPr>
      <w:r>
        <w:t xml:space="preserve">   Savivaldybės meras Antanas Černeckis: </w:t>
      </w:r>
      <w:r w:rsidR="0086032C">
        <w:t xml:space="preserve">ateina nelengvas laikas, stenkimės ramiai žiūrėti į esamą situaciją. Darykime tą, kas mūsų galioje. </w:t>
      </w:r>
      <w:r w:rsidR="00F04F18">
        <w:t>Jeigu reikės apgyvendinti žmon</w:t>
      </w:r>
      <w:r w:rsidR="00CB19D0">
        <w:t>e</w:t>
      </w:r>
      <w:r w:rsidR="00F04F18">
        <w:t xml:space="preserve">s, bėgančius nuo karo, esame pasirengę. </w:t>
      </w:r>
      <w:r w:rsidR="00CB19D0">
        <w:t xml:space="preserve">Visiems stiprybės, kantrybės. </w:t>
      </w:r>
      <w:r w:rsidR="00855CC7">
        <w:t xml:space="preserve">Trumpai informavo apie pokalbį su </w:t>
      </w:r>
      <w:proofErr w:type="spellStart"/>
      <w:r w:rsidR="00855CC7">
        <w:t>Zarbeko</w:t>
      </w:r>
      <w:proofErr w:type="spellEnd"/>
      <w:r w:rsidR="00855CC7">
        <w:t xml:space="preserve"> savivaldybe.</w:t>
      </w:r>
      <w:r w:rsidR="001469DA">
        <w:t xml:space="preserve"> </w:t>
      </w:r>
      <w:r w:rsidR="00B747F7">
        <w:t>I</w:t>
      </w:r>
      <w:r w:rsidR="001469DA">
        <w:t>šsiuntėme informaciją apie galimybę</w:t>
      </w:r>
      <w:r w:rsidR="00BB26C9">
        <w:t xml:space="preserve"> jiems vystyti veiklą pas mus. </w:t>
      </w:r>
    </w:p>
    <w:p w14:paraId="198A3D05" w14:textId="0B3328CD" w:rsidR="00C81710" w:rsidRDefault="0042395D" w:rsidP="0005228F">
      <w:pPr>
        <w:tabs>
          <w:tab w:val="left" w:pos="0"/>
        </w:tabs>
        <w:ind w:firstLine="0"/>
      </w:pPr>
      <w:r>
        <w:t xml:space="preserve">     </w:t>
      </w:r>
      <w:r w:rsidR="00EA37C6">
        <w:t xml:space="preserve">          </w:t>
      </w:r>
      <w:r w:rsidR="00C81710">
        <w:t xml:space="preserve">      </w:t>
      </w:r>
      <w:r w:rsidR="001469DA">
        <w:t>Pad</w:t>
      </w:r>
      <w:r w:rsidR="00C81710">
        <w:t>ėko</w:t>
      </w:r>
      <w:r w:rsidR="00855CC7">
        <w:t>jo</w:t>
      </w:r>
      <w:r w:rsidR="00C81710">
        <w:t xml:space="preserve"> už posėdį.  </w:t>
      </w:r>
    </w:p>
    <w:p w14:paraId="6753AC8D" w14:textId="77777777" w:rsidR="00160929" w:rsidRDefault="006038CC" w:rsidP="008E4E84">
      <w:pPr>
        <w:tabs>
          <w:tab w:val="left" w:pos="0"/>
        </w:tabs>
        <w:ind w:firstLine="900"/>
      </w:pPr>
      <w:r>
        <w:t xml:space="preserve">           </w:t>
      </w:r>
    </w:p>
    <w:p w14:paraId="100F7EDC" w14:textId="77777777" w:rsidR="009321D9" w:rsidRDefault="009321D9" w:rsidP="008E4E84">
      <w:pPr>
        <w:tabs>
          <w:tab w:val="left" w:pos="0"/>
        </w:tabs>
        <w:ind w:firstLine="900"/>
      </w:pPr>
    </w:p>
    <w:p w14:paraId="3D826509" w14:textId="77777777" w:rsidR="00BD094E" w:rsidRDefault="00BD094E" w:rsidP="00BD094E"/>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77777777"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8"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9"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0"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1"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3"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num w:numId="1">
    <w:abstractNumId w:val="7"/>
  </w:num>
  <w:num w:numId="2">
    <w:abstractNumId w:val="9"/>
  </w:num>
  <w:num w:numId="3">
    <w:abstractNumId w:val="14"/>
  </w:num>
  <w:num w:numId="4">
    <w:abstractNumId w:val="4"/>
  </w:num>
  <w:num w:numId="5">
    <w:abstractNumId w:val="13"/>
  </w:num>
  <w:num w:numId="6">
    <w:abstractNumId w:val="0"/>
  </w:num>
  <w:num w:numId="7">
    <w:abstractNumId w:val="10"/>
  </w:num>
  <w:num w:numId="8">
    <w:abstractNumId w:val="11"/>
  </w:num>
  <w:num w:numId="9">
    <w:abstractNumId w:val="2"/>
  </w:num>
  <w:num w:numId="10">
    <w:abstractNumId w:val="3"/>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12"/>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A0F"/>
    <w:rsid w:val="00027D0E"/>
    <w:rsid w:val="0003016D"/>
    <w:rsid w:val="0003033F"/>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D38"/>
    <w:rsid w:val="00085263"/>
    <w:rsid w:val="00085567"/>
    <w:rsid w:val="000856CA"/>
    <w:rsid w:val="00085B98"/>
    <w:rsid w:val="00085DCC"/>
    <w:rsid w:val="000861BB"/>
    <w:rsid w:val="0008666A"/>
    <w:rsid w:val="00087006"/>
    <w:rsid w:val="0008734F"/>
    <w:rsid w:val="00087675"/>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B5C"/>
    <w:rsid w:val="00096FCC"/>
    <w:rsid w:val="00097287"/>
    <w:rsid w:val="0009741E"/>
    <w:rsid w:val="000A04BA"/>
    <w:rsid w:val="000A05F0"/>
    <w:rsid w:val="000A07E5"/>
    <w:rsid w:val="000A0D4B"/>
    <w:rsid w:val="000A16F2"/>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75E6"/>
    <w:rsid w:val="000A79A9"/>
    <w:rsid w:val="000A7A91"/>
    <w:rsid w:val="000A7D00"/>
    <w:rsid w:val="000A7E90"/>
    <w:rsid w:val="000B10CC"/>
    <w:rsid w:val="000B1518"/>
    <w:rsid w:val="000B1587"/>
    <w:rsid w:val="000B1BD1"/>
    <w:rsid w:val="000B22A3"/>
    <w:rsid w:val="000B2C28"/>
    <w:rsid w:val="000B2FDD"/>
    <w:rsid w:val="000B4741"/>
    <w:rsid w:val="000B5BFE"/>
    <w:rsid w:val="000B5C67"/>
    <w:rsid w:val="000B7075"/>
    <w:rsid w:val="000B77BA"/>
    <w:rsid w:val="000B7B6B"/>
    <w:rsid w:val="000B7DB3"/>
    <w:rsid w:val="000C081E"/>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695"/>
    <w:rsid w:val="000D0D2D"/>
    <w:rsid w:val="000D0E5B"/>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411"/>
    <w:rsid w:val="000E2CCE"/>
    <w:rsid w:val="000E4004"/>
    <w:rsid w:val="000E599E"/>
    <w:rsid w:val="000E62FA"/>
    <w:rsid w:val="000E63B7"/>
    <w:rsid w:val="000E6410"/>
    <w:rsid w:val="000E6709"/>
    <w:rsid w:val="000E6A85"/>
    <w:rsid w:val="000E6E30"/>
    <w:rsid w:val="000E6EC4"/>
    <w:rsid w:val="000E7415"/>
    <w:rsid w:val="000E77D8"/>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B2B"/>
    <w:rsid w:val="00127E2D"/>
    <w:rsid w:val="0013004B"/>
    <w:rsid w:val="001300D1"/>
    <w:rsid w:val="001302DA"/>
    <w:rsid w:val="00130ABB"/>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6F45"/>
    <w:rsid w:val="0013797C"/>
    <w:rsid w:val="00137DA0"/>
    <w:rsid w:val="00137DBC"/>
    <w:rsid w:val="001418C2"/>
    <w:rsid w:val="00141AE6"/>
    <w:rsid w:val="00141FFE"/>
    <w:rsid w:val="001427FF"/>
    <w:rsid w:val="001433DB"/>
    <w:rsid w:val="0014362C"/>
    <w:rsid w:val="0014483E"/>
    <w:rsid w:val="00144E96"/>
    <w:rsid w:val="001450B6"/>
    <w:rsid w:val="0014672B"/>
    <w:rsid w:val="001469DA"/>
    <w:rsid w:val="00147D1D"/>
    <w:rsid w:val="001503BD"/>
    <w:rsid w:val="0015064A"/>
    <w:rsid w:val="00150908"/>
    <w:rsid w:val="00150A1D"/>
    <w:rsid w:val="00151004"/>
    <w:rsid w:val="00151083"/>
    <w:rsid w:val="001528B7"/>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9CF"/>
    <w:rsid w:val="00163D50"/>
    <w:rsid w:val="00165E14"/>
    <w:rsid w:val="0016607E"/>
    <w:rsid w:val="00167139"/>
    <w:rsid w:val="00167775"/>
    <w:rsid w:val="00170095"/>
    <w:rsid w:val="00170320"/>
    <w:rsid w:val="001719B7"/>
    <w:rsid w:val="00171B0A"/>
    <w:rsid w:val="00171DC1"/>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69A"/>
    <w:rsid w:val="001E29B9"/>
    <w:rsid w:val="001E3B2A"/>
    <w:rsid w:val="001E452A"/>
    <w:rsid w:val="001E4AE4"/>
    <w:rsid w:val="001E5089"/>
    <w:rsid w:val="001E55B9"/>
    <w:rsid w:val="001E57CA"/>
    <w:rsid w:val="001E5FDE"/>
    <w:rsid w:val="001E603E"/>
    <w:rsid w:val="001E6A31"/>
    <w:rsid w:val="001E6BBD"/>
    <w:rsid w:val="001E7123"/>
    <w:rsid w:val="001E7F7B"/>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5732"/>
    <w:rsid w:val="0021614B"/>
    <w:rsid w:val="00216349"/>
    <w:rsid w:val="00216A7D"/>
    <w:rsid w:val="00217458"/>
    <w:rsid w:val="00217622"/>
    <w:rsid w:val="00217CC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3157"/>
    <w:rsid w:val="00235A42"/>
    <w:rsid w:val="00235B18"/>
    <w:rsid w:val="00235EFB"/>
    <w:rsid w:val="00235F65"/>
    <w:rsid w:val="002361EC"/>
    <w:rsid w:val="00237219"/>
    <w:rsid w:val="00237784"/>
    <w:rsid w:val="00240637"/>
    <w:rsid w:val="0024176D"/>
    <w:rsid w:val="00241CDB"/>
    <w:rsid w:val="00241F87"/>
    <w:rsid w:val="0024219A"/>
    <w:rsid w:val="00242338"/>
    <w:rsid w:val="002428BF"/>
    <w:rsid w:val="00242DB6"/>
    <w:rsid w:val="002439F3"/>
    <w:rsid w:val="002444A5"/>
    <w:rsid w:val="00244630"/>
    <w:rsid w:val="00244B65"/>
    <w:rsid w:val="00244DB4"/>
    <w:rsid w:val="00245E6D"/>
    <w:rsid w:val="00246AAA"/>
    <w:rsid w:val="00246C7B"/>
    <w:rsid w:val="00247719"/>
    <w:rsid w:val="00247B34"/>
    <w:rsid w:val="002505DC"/>
    <w:rsid w:val="0025087A"/>
    <w:rsid w:val="00250AC2"/>
    <w:rsid w:val="00251172"/>
    <w:rsid w:val="002517F2"/>
    <w:rsid w:val="0025238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C59"/>
    <w:rsid w:val="00267CDD"/>
    <w:rsid w:val="00267DDB"/>
    <w:rsid w:val="002701B5"/>
    <w:rsid w:val="00271FA9"/>
    <w:rsid w:val="00272035"/>
    <w:rsid w:val="0027254C"/>
    <w:rsid w:val="00272D08"/>
    <w:rsid w:val="0027317C"/>
    <w:rsid w:val="00273390"/>
    <w:rsid w:val="002734E9"/>
    <w:rsid w:val="002741E1"/>
    <w:rsid w:val="00274A69"/>
    <w:rsid w:val="00274F10"/>
    <w:rsid w:val="00275189"/>
    <w:rsid w:val="0027707A"/>
    <w:rsid w:val="00277965"/>
    <w:rsid w:val="0028067B"/>
    <w:rsid w:val="002809AE"/>
    <w:rsid w:val="00280AB4"/>
    <w:rsid w:val="00280F02"/>
    <w:rsid w:val="00281361"/>
    <w:rsid w:val="002817C1"/>
    <w:rsid w:val="002817DC"/>
    <w:rsid w:val="00282C74"/>
    <w:rsid w:val="00283A27"/>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C0434"/>
    <w:rsid w:val="002C08F8"/>
    <w:rsid w:val="002C0AC8"/>
    <w:rsid w:val="002C1B93"/>
    <w:rsid w:val="002C363B"/>
    <w:rsid w:val="002C3DCC"/>
    <w:rsid w:val="002C5689"/>
    <w:rsid w:val="002C5D42"/>
    <w:rsid w:val="002C60E2"/>
    <w:rsid w:val="002C614C"/>
    <w:rsid w:val="002C617C"/>
    <w:rsid w:val="002C62C1"/>
    <w:rsid w:val="002C69AF"/>
    <w:rsid w:val="002C6FB9"/>
    <w:rsid w:val="002C72BA"/>
    <w:rsid w:val="002C7CED"/>
    <w:rsid w:val="002D158E"/>
    <w:rsid w:val="002D2634"/>
    <w:rsid w:val="002D3367"/>
    <w:rsid w:val="002D337D"/>
    <w:rsid w:val="002D3753"/>
    <w:rsid w:val="002D3A47"/>
    <w:rsid w:val="002D45C0"/>
    <w:rsid w:val="002D4B15"/>
    <w:rsid w:val="002D5466"/>
    <w:rsid w:val="002D6BD2"/>
    <w:rsid w:val="002D735B"/>
    <w:rsid w:val="002D7588"/>
    <w:rsid w:val="002D79D1"/>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C56"/>
    <w:rsid w:val="002F42C6"/>
    <w:rsid w:val="002F4C3D"/>
    <w:rsid w:val="002F70F4"/>
    <w:rsid w:val="002F72DA"/>
    <w:rsid w:val="003001AC"/>
    <w:rsid w:val="00300307"/>
    <w:rsid w:val="0030253F"/>
    <w:rsid w:val="003029E1"/>
    <w:rsid w:val="00302E0D"/>
    <w:rsid w:val="00303061"/>
    <w:rsid w:val="0030308B"/>
    <w:rsid w:val="00303219"/>
    <w:rsid w:val="00305A3B"/>
    <w:rsid w:val="00305DE1"/>
    <w:rsid w:val="00306942"/>
    <w:rsid w:val="00306C46"/>
    <w:rsid w:val="00306F8C"/>
    <w:rsid w:val="00307B0A"/>
    <w:rsid w:val="00307ED4"/>
    <w:rsid w:val="00310184"/>
    <w:rsid w:val="0031021A"/>
    <w:rsid w:val="00310258"/>
    <w:rsid w:val="003109CF"/>
    <w:rsid w:val="00310D89"/>
    <w:rsid w:val="00310DFD"/>
    <w:rsid w:val="00312004"/>
    <w:rsid w:val="003121AF"/>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42"/>
    <w:rsid w:val="0036057B"/>
    <w:rsid w:val="003606D3"/>
    <w:rsid w:val="00360F37"/>
    <w:rsid w:val="00361C72"/>
    <w:rsid w:val="00362659"/>
    <w:rsid w:val="0036293E"/>
    <w:rsid w:val="00362CF3"/>
    <w:rsid w:val="00362F32"/>
    <w:rsid w:val="00362FC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40A6"/>
    <w:rsid w:val="003A4B44"/>
    <w:rsid w:val="003A4C00"/>
    <w:rsid w:val="003A4DE3"/>
    <w:rsid w:val="003A513A"/>
    <w:rsid w:val="003A51DD"/>
    <w:rsid w:val="003A5975"/>
    <w:rsid w:val="003A5EAB"/>
    <w:rsid w:val="003A6000"/>
    <w:rsid w:val="003A68F1"/>
    <w:rsid w:val="003A74B1"/>
    <w:rsid w:val="003B04A0"/>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97F"/>
    <w:rsid w:val="003C2C98"/>
    <w:rsid w:val="003C327C"/>
    <w:rsid w:val="003C3347"/>
    <w:rsid w:val="003C3C50"/>
    <w:rsid w:val="003C3D0F"/>
    <w:rsid w:val="003C555F"/>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BA9"/>
    <w:rsid w:val="003E6067"/>
    <w:rsid w:val="003E6EE4"/>
    <w:rsid w:val="003E7148"/>
    <w:rsid w:val="003E76D6"/>
    <w:rsid w:val="003E7E02"/>
    <w:rsid w:val="003F02F0"/>
    <w:rsid w:val="003F0328"/>
    <w:rsid w:val="003F0649"/>
    <w:rsid w:val="003F08E4"/>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E06"/>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10E6D"/>
    <w:rsid w:val="004116CF"/>
    <w:rsid w:val="00411B1D"/>
    <w:rsid w:val="004124AF"/>
    <w:rsid w:val="00412EC7"/>
    <w:rsid w:val="004146FC"/>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515"/>
    <w:rsid w:val="00471B5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A7A"/>
    <w:rsid w:val="00496293"/>
    <w:rsid w:val="0049773F"/>
    <w:rsid w:val="004979B6"/>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520A"/>
    <w:rsid w:val="004C5F9E"/>
    <w:rsid w:val="004C61BF"/>
    <w:rsid w:val="004C67F6"/>
    <w:rsid w:val="004C693B"/>
    <w:rsid w:val="004C729A"/>
    <w:rsid w:val="004D01B9"/>
    <w:rsid w:val="004D2661"/>
    <w:rsid w:val="004D288D"/>
    <w:rsid w:val="004D29C8"/>
    <w:rsid w:val="004D2E3C"/>
    <w:rsid w:val="004D373A"/>
    <w:rsid w:val="004D3CEC"/>
    <w:rsid w:val="004D40AA"/>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805EF"/>
    <w:rsid w:val="005806A9"/>
    <w:rsid w:val="00580C98"/>
    <w:rsid w:val="005819C5"/>
    <w:rsid w:val="00581B56"/>
    <w:rsid w:val="0058227B"/>
    <w:rsid w:val="00583D12"/>
    <w:rsid w:val="005840F3"/>
    <w:rsid w:val="005849D6"/>
    <w:rsid w:val="00584FDD"/>
    <w:rsid w:val="00586492"/>
    <w:rsid w:val="00587AB3"/>
    <w:rsid w:val="00587F7B"/>
    <w:rsid w:val="00590C07"/>
    <w:rsid w:val="00591113"/>
    <w:rsid w:val="0059139A"/>
    <w:rsid w:val="00591B4C"/>
    <w:rsid w:val="00592294"/>
    <w:rsid w:val="00592C86"/>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344A"/>
    <w:rsid w:val="005F3776"/>
    <w:rsid w:val="005F3B9D"/>
    <w:rsid w:val="005F40E3"/>
    <w:rsid w:val="005F43DB"/>
    <w:rsid w:val="005F48B6"/>
    <w:rsid w:val="005F5AD6"/>
    <w:rsid w:val="005F5B94"/>
    <w:rsid w:val="005F69C4"/>
    <w:rsid w:val="006006CB"/>
    <w:rsid w:val="0060090E"/>
    <w:rsid w:val="00600A34"/>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BD9"/>
    <w:rsid w:val="00623C09"/>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480F"/>
    <w:rsid w:val="006349ED"/>
    <w:rsid w:val="00634BFF"/>
    <w:rsid w:val="00634CD4"/>
    <w:rsid w:val="00634DA9"/>
    <w:rsid w:val="00635217"/>
    <w:rsid w:val="0063534D"/>
    <w:rsid w:val="00635690"/>
    <w:rsid w:val="00635F10"/>
    <w:rsid w:val="00636714"/>
    <w:rsid w:val="006408CC"/>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C9C"/>
    <w:rsid w:val="00666E3C"/>
    <w:rsid w:val="0066753C"/>
    <w:rsid w:val="00667AF6"/>
    <w:rsid w:val="00667FEA"/>
    <w:rsid w:val="006703CD"/>
    <w:rsid w:val="006704AE"/>
    <w:rsid w:val="00670991"/>
    <w:rsid w:val="00670A18"/>
    <w:rsid w:val="00670E7A"/>
    <w:rsid w:val="0067115A"/>
    <w:rsid w:val="00671778"/>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4067"/>
    <w:rsid w:val="006E515D"/>
    <w:rsid w:val="006E5651"/>
    <w:rsid w:val="006E57B9"/>
    <w:rsid w:val="006E5DE0"/>
    <w:rsid w:val="006E602E"/>
    <w:rsid w:val="006E6149"/>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5AA"/>
    <w:rsid w:val="00713648"/>
    <w:rsid w:val="0071375B"/>
    <w:rsid w:val="00713BA6"/>
    <w:rsid w:val="0071445F"/>
    <w:rsid w:val="00714A00"/>
    <w:rsid w:val="00714B16"/>
    <w:rsid w:val="007155B4"/>
    <w:rsid w:val="007158C1"/>
    <w:rsid w:val="0071599C"/>
    <w:rsid w:val="007206AD"/>
    <w:rsid w:val="00720B35"/>
    <w:rsid w:val="0072326D"/>
    <w:rsid w:val="00723537"/>
    <w:rsid w:val="007237C7"/>
    <w:rsid w:val="00723ADD"/>
    <w:rsid w:val="00723E45"/>
    <w:rsid w:val="007241A8"/>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B022B"/>
    <w:rsid w:val="007B0B87"/>
    <w:rsid w:val="007B0EE6"/>
    <w:rsid w:val="007B17B7"/>
    <w:rsid w:val="007B1AB0"/>
    <w:rsid w:val="007B28BB"/>
    <w:rsid w:val="007B2E23"/>
    <w:rsid w:val="007B35D1"/>
    <w:rsid w:val="007B3676"/>
    <w:rsid w:val="007B39C8"/>
    <w:rsid w:val="007B41F7"/>
    <w:rsid w:val="007B4721"/>
    <w:rsid w:val="007B4CB8"/>
    <w:rsid w:val="007B5A62"/>
    <w:rsid w:val="007B5CD1"/>
    <w:rsid w:val="007B695C"/>
    <w:rsid w:val="007B7C16"/>
    <w:rsid w:val="007C1D31"/>
    <w:rsid w:val="007C249C"/>
    <w:rsid w:val="007C2704"/>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4007"/>
    <w:rsid w:val="007E42DD"/>
    <w:rsid w:val="007E46B2"/>
    <w:rsid w:val="007E496B"/>
    <w:rsid w:val="007E4D46"/>
    <w:rsid w:val="007E4F78"/>
    <w:rsid w:val="007E50DB"/>
    <w:rsid w:val="007E5842"/>
    <w:rsid w:val="007E5B10"/>
    <w:rsid w:val="007E69D2"/>
    <w:rsid w:val="007E6B6B"/>
    <w:rsid w:val="007E7090"/>
    <w:rsid w:val="007E7355"/>
    <w:rsid w:val="007E74E9"/>
    <w:rsid w:val="007E77F9"/>
    <w:rsid w:val="007E7932"/>
    <w:rsid w:val="007E7CA2"/>
    <w:rsid w:val="007F00B0"/>
    <w:rsid w:val="007F028C"/>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D96"/>
    <w:rsid w:val="00815CF7"/>
    <w:rsid w:val="00816413"/>
    <w:rsid w:val="0081659A"/>
    <w:rsid w:val="00816624"/>
    <w:rsid w:val="0081681B"/>
    <w:rsid w:val="00816C1D"/>
    <w:rsid w:val="00816DF6"/>
    <w:rsid w:val="00817D41"/>
    <w:rsid w:val="00817E89"/>
    <w:rsid w:val="00820356"/>
    <w:rsid w:val="008206F0"/>
    <w:rsid w:val="00820A24"/>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263C"/>
    <w:rsid w:val="00832AFF"/>
    <w:rsid w:val="00833907"/>
    <w:rsid w:val="00833F2A"/>
    <w:rsid w:val="008343E9"/>
    <w:rsid w:val="00834825"/>
    <w:rsid w:val="008350A7"/>
    <w:rsid w:val="008362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9E9"/>
    <w:rsid w:val="00895C64"/>
    <w:rsid w:val="008965AA"/>
    <w:rsid w:val="008A1374"/>
    <w:rsid w:val="008A1D93"/>
    <w:rsid w:val="008A24E3"/>
    <w:rsid w:val="008A3939"/>
    <w:rsid w:val="008A3A4F"/>
    <w:rsid w:val="008A42E3"/>
    <w:rsid w:val="008A46C6"/>
    <w:rsid w:val="008A49F9"/>
    <w:rsid w:val="008A4E09"/>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55A"/>
    <w:rsid w:val="008E2E0F"/>
    <w:rsid w:val="008E302D"/>
    <w:rsid w:val="008E34FD"/>
    <w:rsid w:val="008E3F77"/>
    <w:rsid w:val="008E4589"/>
    <w:rsid w:val="008E4A69"/>
    <w:rsid w:val="008E4E84"/>
    <w:rsid w:val="008E6ED3"/>
    <w:rsid w:val="008E747F"/>
    <w:rsid w:val="008E793C"/>
    <w:rsid w:val="008E7AB2"/>
    <w:rsid w:val="008F194A"/>
    <w:rsid w:val="008F1D44"/>
    <w:rsid w:val="008F1EE6"/>
    <w:rsid w:val="008F271C"/>
    <w:rsid w:val="008F273E"/>
    <w:rsid w:val="008F3D6F"/>
    <w:rsid w:val="008F4223"/>
    <w:rsid w:val="008F49B5"/>
    <w:rsid w:val="008F4BB1"/>
    <w:rsid w:val="008F5F4E"/>
    <w:rsid w:val="008F7081"/>
    <w:rsid w:val="008F7294"/>
    <w:rsid w:val="008F738E"/>
    <w:rsid w:val="008F748A"/>
    <w:rsid w:val="008F79CB"/>
    <w:rsid w:val="008F7FF8"/>
    <w:rsid w:val="00901505"/>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FA4"/>
    <w:rsid w:val="0094503B"/>
    <w:rsid w:val="0094511C"/>
    <w:rsid w:val="0094543E"/>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C92"/>
    <w:rsid w:val="00981EB3"/>
    <w:rsid w:val="0098245B"/>
    <w:rsid w:val="00982463"/>
    <w:rsid w:val="0098299C"/>
    <w:rsid w:val="00982B52"/>
    <w:rsid w:val="009833E8"/>
    <w:rsid w:val="0098421F"/>
    <w:rsid w:val="0098447E"/>
    <w:rsid w:val="00985734"/>
    <w:rsid w:val="0098595B"/>
    <w:rsid w:val="00986574"/>
    <w:rsid w:val="00990057"/>
    <w:rsid w:val="0099074B"/>
    <w:rsid w:val="0099174D"/>
    <w:rsid w:val="00991C7E"/>
    <w:rsid w:val="0099215C"/>
    <w:rsid w:val="009925E3"/>
    <w:rsid w:val="00993DFD"/>
    <w:rsid w:val="00994203"/>
    <w:rsid w:val="0099506C"/>
    <w:rsid w:val="00995151"/>
    <w:rsid w:val="00996AE4"/>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F04"/>
    <w:rsid w:val="00A7059F"/>
    <w:rsid w:val="00A70A76"/>
    <w:rsid w:val="00A70A7A"/>
    <w:rsid w:val="00A7164D"/>
    <w:rsid w:val="00A716FD"/>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3BB"/>
    <w:rsid w:val="00AD554A"/>
    <w:rsid w:val="00AD5C38"/>
    <w:rsid w:val="00AD5E09"/>
    <w:rsid w:val="00AD637B"/>
    <w:rsid w:val="00AD6C37"/>
    <w:rsid w:val="00AD7004"/>
    <w:rsid w:val="00AD736C"/>
    <w:rsid w:val="00AD75D1"/>
    <w:rsid w:val="00AD7714"/>
    <w:rsid w:val="00AD7E14"/>
    <w:rsid w:val="00AE012E"/>
    <w:rsid w:val="00AE1963"/>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42"/>
    <w:rsid w:val="00B75AE7"/>
    <w:rsid w:val="00B760B2"/>
    <w:rsid w:val="00B766A9"/>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464"/>
    <w:rsid w:val="00BE1CA6"/>
    <w:rsid w:val="00BE1CC0"/>
    <w:rsid w:val="00BE2496"/>
    <w:rsid w:val="00BE2770"/>
    <w:rsid w:val="00BE305F"/>
    <w:rsid w:val="00BE36D4"/>
    <w:rsid w:val="00BE4997"/>
    <w:rsid w:val="00BE5550"/>
    <w:rsid w:val="00BE5BB7"/>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F38"/>
    <w:rsid w:val="00C21EF9"/>
    <w:rsid w:val="00C220DE"/>
    <w:rsid w:val="00C230AF"/>
    <w:rsid w:val="00C238F5"/>
    <w:rsid w:val="00C23C3F"/>
    <w:rsid w:val="00C23DB3"/>
    <w:rsid w:val="00C24083"/>
    <w:rsid w:val="00C24199"/>
    <w:rsid w:val="00C2440E"/>
    <w:rsid w:val="00C244C4"/>
    <w:rsid w:val="00C248FA"/>
    <w:rsid w:val="00C254F6"/>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6AAD"/>
    <w:rsid w:val="00C66CBA"/>
    <w:rsid w:val="00C66E81"/>
    <w:rsid w:val="00C67878"/>
    <w:rsid w:val="00C6792E"/>
    <w:rsid w:val="00C726A6"/>
    <w:rsid w:val="00C727F0"/>
    <w:rsid w:val="00C72FCF"/>
    <w:rsid w:val="00C73177"/>
    <w:rsid w:val="00C73FFC"/>
    <w:rsid w:val="00C742B7"/>
    <w:rsid w:val="00C74505"/>
    <w:rsid w:val="00C74DE4"/>
    <w:rsid w:val="00C75AB7"/>
    <w:rsid w:val="00C75DBF"/>
    <w:rsid w:val="00C761CA"/>
    <w:rsid w:val="00C7734C"/>
    <w:rsid w:val="00C77B48"/>
    <w:rsid w:val="00C80714"/>
    <w:rsid w:val="00C80D20"/>
    <w:rsid w:val="00C80FC5"/>
    <w:rsid w:val="00C811E4"/>
    <w:rsid w:val="00C812E5"/>
    <w:rsid w:val="00C81710"/>
    <w:rsid w:val="00C81BF8"/>
    <w:rsid w:val="00C8295D"/>
    <w:rsid w:val="00C829CF"/>
    <w:rsid w:val="00C8329A"/>
    <w:rsid w:val="00C8349A"/>
    <w:rsid w:val="00C84068"/>
    <w:rsid w:val="00C844B9"/>
    <w:rsid w:val="00C85291"/>
    <w:rsid w:val="00C86102"/>
    <w:rsid w:val="00C86C57"/>
    <w:rsid w:val="00C87340"/>
    <w:rsid w:val="00C8752F"/>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392"/>
    <w:rsid w:val="00D5357F"/>
    <w:rsid w:val="00D53B3E"/>
    <w:rsid w:val="00D54148"/>
    <w:rsid w:val="00D546F4"/>
    <w:rsid w:val="00D54FFA"/>
    <w:rsid w:val="00D55DB3"/>
    <w:rsid w:val="00D56F70"/>
    <w:rsid w:val="00D572D3"/>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91C"/>
    <w:rsid w:val="00DB7D24"/>
    <w:rsid w:val="00DB7D68"/>
    <w:rsid w:val="00DC1131"/>
    <w:rsid w:val="00DC1399"/>
    <w:rsid w:val="00DC17F8"/>
    <w:rsid w:val="00DC2082"/>
    <w:rsid w:val="00DC2105"/>
    <w:rsid w:val="00DC27AC"/>
    <w:rsid w:val="00DC2A1E"/>
    <w:rsid w:val="00DC2B26"/>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732"/>
    <w:rsid w:val="00DE3610"/>
    <w:rsid w:val="00DE36BA"/>
    <w:rsid w:val="00DE4172"/>
    <w:rsid w:val="00DE4356"/>
    <w:rsid w:val="00DE4C76"/>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501C9"/>
    <w:rsid w:val="00E520FA"/>
    <w:rsid w:val="00E524F9"/>
    <w:rsid w:val="00E52A56"/>
    <w:rsid w:val="00E52C74"/>
    <w:rsid w:val="00E52F13"/>
    <w:rsid w:val="00E53827"/>
    <w:rsid w:val="00E538DB"/>
    <w:rsid w:val="00E53E3B"/>
    <w:rsid w:val="00E5409B"/>
    <w:rsid w:val="00E540C1"/>
    <w:rsid w:val="00E546CC"/>
    <w:rsid w:val="00E5525F"/>
    <w:rsid w:val="00E5538B"/>
    <w:rsid w:val="00E55C9E"/>
    <w:rsid w:val="00E56D22"/>
    <w:rsid w:val="00E57217"/>
    <w:rsid w:val="00E5758B"/>
    <w:rsid w:val="00E57C1E"/>
    <w:rsid w:val="00E60692"/>
    <w:rsid w:val="00E6092A"/>
    <w:rsid w:val="00E60B35"/>
    <w:rsid w:val="00E6106A"/>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DEC"/>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4C7"/>
    <w:rsid w:val="00EE662B"/>
    <w:rsid w:val="00EE7458"/>
    <w:rsid w:val="00EE7528"/>
    <w:rsid w:val="00EE7566"/>
    <w:rsid w:val="00EE791D"/>
    <w:rsid w:val="00EF064A"/>
    <w:rsid w:val="00EF0F14"/>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B9C"/>
    <w:rsid w:val="00F06F4A"/>
    <w:rsid w:val="00F07C21"/>
    <w:rsid w:val="00F100B3"/>
    <w:rsid w:val="00F10912"/>
    <w:rsid w:val="00F111ED"/>
    <w:rsid w:val="00F11AC0"/>
    <w:rsid w:val="00F129B9"/>
    <w:rsid w:val="00F140FA"/>
    <w:rsid w:val="00F14475"/>
    <w:rsid w:val="00F157BC"/>
    <w:rsid w:val="00F159AE"/>
    <w:rsid w:val="00F16AC3"/>
    <w:rsid w:val="00F16F97"/>
    <w:rsid w:val="00F2002E"/>
    <w:rsid w:val="00F20218"/>
    <w:rsid w:val="00F203FC"/>
    <w:rsid w:val="00F20B8C"/>
    <w:rsid w:val="00F212F5"/>
    <w:rsid w:val="00F21393"/>
    <w:rsid w:val="00F217CD"/>
    <w:rsid w:val="00F2307F"/>
    <w:rsid w:val="00F23FD5"/>
    <w:rsid w:val="00F24DA5"/>
    <w:rsid w:val="00F24FDD"/>
    <w:rsid w:val="00F25007"/>
    <w:rsid w:val="00F2531A"/>
    <w:rsid w:val="00F26588"/>
    <w:rsid w:val="00F26CBE"/>
    <w:rsid w:val="00F26FCE"/>
    <w:rsid w:val="00F272F8"/>
    <w:rsid w:val="00F275A3"/>
    <w:rsid w:val="00F300D2"/>
    <w:rsid w:val="00F306B5"/>
    <w:rsid w:val="00F316ED"/>
    <w:rsid w:val="00F318BE"/>
    <w:rsid w:val="00F31E11"/>
    <w:rsid w:val="00F32145"/>
    <w:rsid w:val="00F32513"/>
    <w:rsid w:val="00F32AFD"/>
    <w:rsid w:val="00F33634"/>
    <w:rsid w:val="00F34BFB"/>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9B3"/>
    <w:rsid w:val="00F80FC8"/>
    <w:rsid w:val="00F81AF1"/>
    <w:rsid w:val="00F81BCC"/>
    <w:rsid w:val="00F81FE7"/>
    <w:rsid w:val="00F82234"/>
    <w:rsid w:val="00F824CB"/>
    <w:rsid w:val="00F82C79"/>
    <w:rsid w:val="00F82E39"/>
    <w:rsid w:val="00F839C6"/>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5D5"/>
    <w:rsid w:val="00FB514D"/>
    <w:rsid w:val="00FB5B49"/>
    <w:rsid w:val="00FB6219"/>
    <w:rsid w:val="00FB6BBE"/>
    <w:rsid w:val="00FB73D2"/>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5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16</Pages>
  <Words>34215</Words>
  <Characters>19504</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2022-02-01T08:43:00Z</cp:lastPrinted>
  <dcterms:created xsi:type="dcterms:W3CDTF">2022-03-14T09:43:00Z</dcterms:created>
  <dcterms:modified xsi:type="dcterms:W3CDTF">2022-03-14T09:43:00Z</dcterms:modified>
</cp:coreProperties>
</file>